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D8EBF" w14:textId="77777777" w:rsidR="006C1EDD" w:rsidRPr="003422C8" w:rsidRDefault="00CC3DBC" w:rsidP="00093250">
      <w:pPr>
        <w:pStyle w:val="berschrift1"/>
      </w:pPr>
      <w:r w:rsidRPr="003422C8">
        <w:t>Bürgschaftsurkunde</w:t>
      </w:r>
    </w:p>
    <w:p w14:paraId="6DB7D180" w14:textId="77777777" w:rsidR="00093250" w:rsidRDefault="00093250" w:rsidP="00093250">
      <w:pPr>
        <w:pStyle w:val="StandardFett"/>
        <w:keepLines/>
      </w:pPr>
      <w:r w:rsidRPr="00D064D0">
        <w:t>Der Auftragnehmer</w:t>
      </w:r>
    </w:p>
    <w:sdt>
      <w:sdtPr>
        <w:id w:val="-938215140"/>
        <w:placeholder>
          <w:docPart w:val="6AE4AB98F07042E8A67BDA631B313D81"/>
        </w:placeholder>
      </w:sdtPr>
      <w:sdtEndPr/>
      <w:sdtContent>
        <w:p w14:paraId="3FED02E7" w14:textId="4718D747" w:rsidR="00093250" w:rsidRDefault="00093250" w:rsidP="00093250">
          <w:pPr>
            <w:pStyle w:val="Standard-FeldfrFormulare"/>
            <w:keepLines/>
          </w:pPr>
          <w:r>
            <w:rPr>
              <w:rStyle w:val="Platzhaltertext"/>
            </w:rPr>
            <w:t>Adressdaten</w:t>
          </w:r>
          <w:r w:rsidRPr="00A56337">
            <w:rPr>
              <w:rStyle w:val="Platzhaltertext"/>
            </w:rPr>
            <w:t xml:space="preserve"> eingeben</w:t>
          </w:r>
        </w:p>
        <w:p w14:paraId="0295306A" w14:textId="77777777" w:rsidR="00093250" w:rsidRDefault="00093250" w:rsidP="00093250">
          <w:pPr>
            <w:pStyle w:val="Standard-FeldfrFormulare"/>
            <w:keepLines/>
          </w:pPr>
        </w:p>
        <w:p w14:paraId="306EF37A" w14:textId="77777777" w:rsidR="00093250" w:rsidRDefault="00093250" w:rsidP="00093250">
          <w:pPr>
            <w:pStyle w:val="Standard-FeldfrFormulare"/>
            <w:keepLines/>
          </w:pPr>
        </w:p>
        <w:p w14:paraId="2B7F662B" w14:textId="77777777" w:rsidR="00093250" w:rsidRDefault="00093250" w:rsidP="00093250">
          <w:pPr>
            <w:pStyle w:val="Standard-FeldfrFormulare"/>
            <w:keepLines/>
          </w:pPr>
        </w:p>
        <w:p w14:paraId="517F37BE" w14:textId="77777777" w:rsidR="00093250" w:rsidRDefault="00093250" w:rsidP="00093250">
          <w:pPr>
            <w:pStyle w:val="Standard-FeldfrFormulare"/>
            <w:keepLines/>
          </w:pPr>
        </w:p>
        <w:p w14:paraId="188A4FBD" w14:textId="77777777" w:rsidR="00093250" w:rsidRPr="00D064D0" w:rsidRDefault="00D8268D" w:rsidP="00093250">
          <w:pPr>
            <w:pStyle w:val="Standard-FeldfrFormulare"/>
            <w:keepLines/>
          </w:pPr>
        </w:p>
      </w:sdtContent>
    </w:sdt>
    <w:p w14:paraId="0D21C5BA" w14:textId="77777777" w:rsidR="00093250" w:rsidRDefault="00093250" w:rsidP="00093250">
      <w:pPr>
        <w:keepLines/>
      </w:pPr>
      <w:r>
        <w:t xml:space="preserve">und </w:t>
      </w:r>
    </w:p>
    <w:p w14:paraId="63AB2FA8" w14:textId="77777777" w:rsidR="00093250" w:rsidRDefault="00093250" w:rsidP="00093250">
      <w:pPr>
        <w:pStyle w:val="StandardFett"/>
        <w:keepLines/>
      </w:pPr>
      <w:r w:rsidRPr="00D064D0">
        <w:t>der Auftraggeber</w:t>
      </w:r>
    </w:p>
    <w:sdt>
      <w:sdtPr>
        <w:id w:val="-1720741905"/>
        <w:placeholder>
          <w:docPart w:val="0ED947CE57144AD9921FF052AA246825"/>
        </w:placeholder>
      </w:sdtPr>
      <w:sdtEndPr/>
      <w:sdtContent>
        <w:p w14:paraId="39503DFD" w14:textId="1F0799D5" w:rsidR="00093250" w:rsidRDefault="00093250" w:rsidP="00093250">
          <w:pPr>
            <w:pStyle w:val="Standard-FeldfrFormulare"/>
            <w:keepLines/>
          </w:pPr>
          <w:r>
            <w:rPr>
              <w:rStyle w:val="Platzhaltertext"/>
            </w:rPr>
            <w:t>Adressdaten</w:t>
          </w:r>
          <w:r w:rsidRPr="00A56337">
            <w:rPr>
              <w:rStyle w:val="Platzhaltertext"/>
            </w:rPr>
            <w:t xml:space="preserve"> eingeben</w:t>
          </w:r>
        </w:p>
        <w:p w14:paraId="5666D359" w14:textId="77777777" w:rsidR="00093250" w:rsidRDefault="00093250" w:rsidP="00093250">
          <w:pPr>
            <w:pStyle w:val="Standard-FeldfrFormulare"/>
            <w:keepLines/>
          </w:pPr>
        </w:p>
        <w:p w14:paraId="41C6DF43" w14:textId="77777777" w:rsidR="00093250" w:rsidRDefault="00093250" w:rsidP="00093250">
          <w:pPr>
            <w:pStyle w:val="Standard-FeldfrFormulare"/>
            <w:keepLines/>
          </w:pPr>
        </w:p>
        <w:p w14:paraId="056FF6B1" w14:textId="77777777" w:rsidR="00093250" w:rsidRDefault="00093250" w:rsidP="00093250">
          <w:pPr>
            <w:pStyle w:val="Standard-FeldfrFormulare"/>
            <w:keepLines/>
          </w:pPr>
        </w:p>
        <w:p w14:paraId="3357A69D" w14:textId="77777777" w:rsidR="00093250" w:rsidRDefault="00093250" w:rsidP="00093250">
          <w:pPr>
            <w:pStyle w:val="Standard-FeldfrFormulare"/>
            <w:keepLines/>
          </w:pPr>
        </w:p>
        <w:p w14:paraId="449FA55C" w14:textId="77777777" w:rsidR="00093250" w:rsidRDefault="00D8268D" w:rsidP="00093250">
          <w:pPr>
            <w:pStyle w:val="Standard-FeldfrFormulare"/>
            <w:keepLines/>
          </w:pPr>
        </w:p>
      </w:sdtContent>
    </w:sdt>
    <w:p w14:paraId="3B978979" w14:textId="01A54E75" w:rsidR="00093250" w:rsidRDefault="00093250" w:rsidP="00093250">
      <w:pPr>
        <w:pStyle w:val="Standard-FeldfrFormulare"/>
        <w:keepLines/>
      </w:pPr>
      <w:r>
        <w:t xml:space="preserve">letztlich vertreten durch </w:t>
      </w:r>
      <w:sdt>
        <w:sdtPr>
          <w:id w:val="1442878713"/>
          <w:placeholder>
            <w:docPart w:val="CD834AE0E9B641A886E0F2166204173E"/>
          </w:placeholder>
          <w:showingPlcHdr/>
        </w:sdtPr>
        <w:sdtEndPr/>
        <w:sdtContent>
          <w:r>
            <w:rPr>
              <w:rStyle w:val="Platzhaltertext"/>
            </w:rPr>
            <w:t xml:space="preserve">Vertreter </w:t>
          </w:r>
          <w:r w:rsidRPr="00A56337">
            <w:rPr>
              <w:rStyle w:val="Platzhaltertext"/>
            </w:rPr>
            <w:t>eingeben</w:t>
          </w:r>
        </w:sdtContent>
      </w:sdt>
    </w:p>
    <w:p w14:paraId="3F81B2A3" w14:textId="77777777" w:rsidR="00093250" w:rsidRDefault="00093250" w:rsidP="00093250">
      <w:pPr>
        <w:keepLines/>
      </w:pPr>
      <w:r>
        <w:t>haben folgenden Vertrag geschlossen:</w:t>
      </w:r>
    </w:p>
    <w:p w14:paraId="6DAEDC39" w14:textId="3DBF9C52" w:rsidR="00093250" w:rsidRDefault="00093250" w:rsidP="00093250">
      <w:pPr>
        <w:keepLines/>
      </w:pPr>
      <w:r>
        <w:t xml:space="preserve">Nummer des Auftragsschreibens/Vertrages: </w:t>
      </w:r>
      <w:sdt>
        <w:sdtPr>
          <w:id w:val="-631251569"/>
          <w:placeholder>
            <w:docPart w:val="B5C3FF6329C14359BBF45FCD908894FD"/>
          </w:placeholder>
          <w:showingPlcHdr/>
        </w:sdtPr>
        <w:sdtEndPr/>
        <w:sdtContent>
          <w:r>
            <w:rPr>
              <w:rStyle w:val="Platzhaltertext"/>
            </w:rPr>
            <w:t>Nummer eingeben</w:t>
          </w:r>
        </w:sdtContent>
      </w:sdt>
    </w:p>
    <w:p w14:paraId="68435BB5" w14:textId="7ADCCA02" w:rsidR="00093250" w:rsidRDefault="00093250" w:rsidP="00093250">
      <w:pPr>
        <w:keepLines/>
      </w:pPr>
      <w:r>
        <w:t xml:space="preserve">Datum: </w:t>
      </w:r>
      <w:sdt>
        <w:sdtPr>
          <w:id w:val="1886287298"/>
          <w:placeholder>
            <w:docPart w:val="94CF7398087D49A08BAF31F2BB37311A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A56337">
            <w:rPr>
              <w:rStyle w:val="Platzhaltertext"/>
            </w:rPr>
            <w:t>Datum eingeben</w:t>
          </w:r>
        </w:sdtContent>
      </w:sdt>
    </w:p>
    <w:p w14:paraId="7B222942" w14:textId="77777777" w:rsidR="00093250" w:rsidRDefault="00093250" w:rsidP="00093250">
      <w:pPr>
        <w:pStyle w:val="StandardFett"/>
        <w:keepLines/>
      </w:pPr>
      <w:r>
        <w:t>Bezeichnung der Leistung:</w:t>
      </w:r>
    </w:p>
    <w:sdt>
      <w:sdtPr>
        <w:id w:val="-1388175563"/>
        <w:placeholder>
          <w:docPart w:val="6AE4AB98F07042E8A67BDA631B313D81"/>
        </w:placeholder>
      </w:sdtPr>
      <w:sdtEndPr/>
      <w:sdtContent>
        <w:p w14:paraId="6895C881" w14:textId="033E9A54" w:rsidR="00093250" w:rsidRDefault="00093250" w:rsidP="00093250">
          <w:pPr>
            <w:pStyle w:val="Standard-FeldfrFormulare"/>
            <w:keepLines/>
          </w:pPr>
          <w:r w:rsidRPr="00A56337">
            <w:rPr>
              <w:rStyle w:val="Platzhaltertext"/>
            </w:rPr>
            <w:t>Text eingeben</w:t>
          </w:r>
        </w:p>
        <w:p w14:paraId="5539DCB2" w14:textId="77777777" w:rsidR="00093250" w:rsidRDefault="00093250" w:rsidP="00093250">
          <w:pPr>
            <w:pStyle w:val="Standard-FeldfrFormulare"/>
            <w:keepLines/>
          </w:pPr>
        </w:p>
        <w:p w14:paraId="71A179E1" w14:textId="10196FFF" w:rsidR="00093250" w:rsidRDefault="00D8268D" w:rsidP="00093250">
          <w:pPr>
            <w:pStyle w:val="Standard-FeldfrFormulare"/>
            <w:keepLines/>
          </w:pPr>
        </w:p>
      </w:sdtContent>
    </w:sdt>
    <w:p w14:paraId="51B4B427" w14:textId="25A31CFD" w:rsidR="00093250" w:rsidRDefault="00093250" w:rsidP="00093250">
      <w:pPr>
        <w:pStyle w:val="Standard-FeldfrFormulare"/>
        <w:keepLines/>
        <w:pageBreakBefore/>
      </w:pPr>
      <w:r w:rsidRPr="00D064D0">
        <w:lastRenderedPageBreak/>
        <w:t xml:space="preserve">Nach den Bedingungen dieses Vertrages hat der Auftragnehmer Sicherheit für </w:t>
      </w:r>
      <w:r>
        <w:t>die Erfüllung der Mängelansprüche zu leisten. Er leistet die Sicherheit in Form dieser</w:t>
      </w:r>
      <w:r w:rsidRPr="00D064D0">
        <w:t xml:space="preserve"> Bürgschaft</w:t>
      </w:r>
      <w:r>
        <w:t>.</w:t>
      </w:r>
    </w:p>
    <w:p w14:paraId="1C70181C" w14:textId="77777777" w:rsidR="00093250" w:rsidRDefault="00093250" w:rsidP="00093250">
      <w:pPr>
        <w:pStyle w:val="StandardFett"/>
        <w:keepLines/>
      </w:pPr>
      <w:r>
        <w:t>Der Bürge</w:t>
      </w:r>
    </w:p>
    <w:sdt>
      <w:sdtPr>
        <w:id w:val="-1354416681"/>
        <w:placeholder>
          <w:docPart w:val="45981C625D064C6A807215E175116EF0"/>
        </w:placeholder>
      </w:sdtPr>
      <w:sdtEndPr/>
      <w:sdtContent>
        <w:p w14:paraId="135998C8" w14:textId="13B335B3" w:rsidR="00093250" w:rsidRDefault="00093250" w:rsidP="00093250">
          <w:pPr>
            <w:pStyle w:val="Standard-FeldfrFormulare"/>
            <w:keepLines/>
          </w:pPr>
          <w:r>
            <w:rPr>
              <w:rStyle w:val="Platzhaltertext"/>
            </w:rPr>
            <w:t>Adressdaten</w:t>
          </w:r>
          <w:r w:rsidRPr="00A56337">
            <w:rPr>
              <w:rStyle w:val="Platzhaltertext"/>
            </w:rPr>
            <w:t xml:space="preserve"> eingeben</w:t>
          </w:r>
        </w:p>
        <w:p w14:paraId="6F46E361" w14:textId="77777777" w:rsidR="00093250" w:rsidRDefault="00093250" w:rsidP="00093250">
          <w:pPr>
            <w:pStyle w:val="Standard-FeldfrFormulare"/>
            <w:keepLines/>
          </w:pPr>
        </w:p>
        <w:p w14:paraId="0D8DFF52" w14:textId="77777777" w:rsidR="00093250" w:rsidRDefault="00093250" w:rsidP="00093250">
          <w:pPr>
            <w:pStyle w:val="Standard-FeldfrFormulare"/>
            <w:keepLines/>
          </w:pPr>
        </w:p>
        <w:p w14:paraId="1B88A2AA" w14:textId="77777777" w:rsidR="00093250" w:rsidRDefault="00093250" w:rsidP="00093250">
          <w:pPr>
            <w:pStyle w:val="Standard-FeldfrFormulare"/>
            <w:keepLines/>
          </w:pPr>
        </w:p>
        <w:p w14:paraId="63D51E3C" w14:textId="77777777" w:rsidR="00093250" w:rsidRDefault="00093250" w:rsidP="00093250">
          <w:pPr>
            <w:pStyle w:val="Standard-FeldfrFormulare"/>
            <w:keepLines/>
          </w:pPr>
        </w:p>
        <w:p w14:paraId="01F5D2C5" w14:textId="77777777" w:rsidR="00093250" w:rsidRDefault="00D8268D" w:rsidP="00093250">
          <w:pPr>
            <w:pStyle w:val="Standard-FeldfrFormulare"/>
            <w:keepLines/>
          </w:pPr>
        </w:p>
      </w:sdtContent>
    </w:sdt>
    <w:p w14:paraId="4EA3836B" w14:textId="77777777" w:rsidR="00093250" w:rsidRDefault="00093250" w:rsidP="00093250">
      <w:pPr>
        <w:keepLines/>
      </w:pPr>
      <w:r w:rsidRPr="00F877D6">
        <w:t>übernimmt hiermit für den Auftragnehmer die selbstschuldnerische Bürgschaft nach deutschem Recht und verpflichtet sich, jeden Betrag bis zu einer Gesamthöhe von</w:t>
      </w:r>
    </w:p>
    <w:p w14:paraId="71F56E05" w14:textId="5D1FDBCF" w:rsidR="00093250" w:rsidRDefault="00D8268D" w:rsidP="00093250">
      <w:pPr>
        <w:pStyle w:val="Standard-FeldfrFormulare"/>
        <w:keepLines/>
      </w:pPr>
      <w:sdt>
        <w:sdtPr>
          <w:id w:val="2104765848"/>
          <w:placeholder>
            <w:docPart w:val="4A419F954EEB4F6DBCC4C0945D909673"/>
          </w:placeholder>
          <w:showingPlcHdr/>
        </w:sdtPr>
        <w:sdtEndPr/>
        <w:sdtContent>
          <w:r w:rsidR="00093250">
            <w:rPr>
              <w:rStyle w:val="Platzhaltertext"/>
            </w:rPr>
            <w:t>Summe</w:t>
          </w:r>
          <w:r w:rsidR="00093250" w:rsidRPr="00A56337">
            <w:rPr>
              <w:rStyle w:val="Platzhaltertext"/>
            </w:rPr>
            <w:t xml:space="preserve"> eingeben</w:t>
          </w:r>
        </w:sdtContent>
      </w:sdt>
      <w:r w:rsidR="00093250">
        <w:t xml:space="preserve"> €</w:t>
      </w:r>
    </w:p>
    <w:p w14:paraId="6C03C8E6" w14:textId="25526ECB" w:rsidR="00093250" w:rsidRDefault="00093250" w:rsidP="00093250">
      <w:pPr>
        <w:keepLines/>
      </w:pPr>
      <w:r w:rsidRPr="00F877D6">
        <w:t>an den Auftraggeber zu zahlen. Auf die Einreden der Vorausklage gemäß §, 771 BGB wird verzichtet.</w:t>
      </w:r>
      <w:r>
        <w:t xml:space="preserve"> </w:t>
      </w:r>
      <w:r w:rsidRPr="00F877D6">
        <w:t>Die Bürgschaft ist unbefristet; sie erlischt mit der Rückgabe dieser Bürgschaftsurkunde.</w:t>
      </w:r>
      <w:r>
        <w:t xml:space="preserve"> </w:t>
      </w:r>
      <w:r w:rsidRPr="00F877D6">
        <w:t>Die Bürgschaftsforderung verjährt nicht vor der gesicherten Hauptforderung. Nach</w:t>
      </w:r>
      <w:r>
        <w:t xml:space="preserve"> </w:t>
      </w:r>
      <w:r w:rsidRPr="00F877D6">
        <w:t xml:space="preserve">Abschluss des </w:t>
      </w:r>
      <w:r w:rsidRPr="00C46EDA">
        <w:t>Bürgschaftsvertrages</w:t>
      </w:r>
      <w:r w:rsidRPr="00F877D6">
        <w:t xml:space="preserve"> getroffene Vereinbarungen über die Verjährung</w:t>
      </w:r>
      <w:r>
        <w:t xml:space="preserve"> </w:t>
      </w:r>
      <w:r w:rsidRPr="00F877D6">
        <w:t>der Hauptforderung zwischen dem Auftraggeber und dem Auftragnehmer sind für den Bürgen nur im Falle seiner schriftlichen Zustimmung bindend.</w:t>
      </w:r>
      <w:r>
        <w:t xml:space="preserve"> </w:t>
      </w:r>
      <w:r w:rsidRPr="00F877D6">
        <w:t xml:space="preserve">Gerichtsstand ist </w:t>
      </w:r>
      <w:r w:rsidRPr="00161B76">
        <w:t>Berlin</w:t>
      </w:r>
      <w:r w:rsidRPr="00F877D6">
        <w:t>.</w:t>
      </w:r>
    </w:p>
    <w:p w14:paraId="683F20BB" w14:textId="77777777" w:rsidR="00093250" w:rsidRDefault="00093250" w:rsidP="00093250">
      <w:pPr>
        <w:pStyle w:val="StandardUnterschrift"/>
        <w:keepLines/>
        <w:tabs>
          <w:tab w:val="clear" w:pos="2410"/>
          <w:tab w:val="left" w:pos="3402"/>
        </w:tabs>
      </w:pPr>
    </w:p>
    <w:p w14:paraId="58D78577" w14:textId="77777777" w:rsidR="00093250" w:rsidRDefault="00093250" w:rsidP="00093250">
      <w:pPr>
        <w:pStyle w:val="StandardUnterschrift"/>
        <w:keepLines/>
        <w:tabs>
          <w:tab w:val="clear" w:pos="2410"/>
          <w:tab w:val="left" w:pos="3402"/>
        </w:tabs>
      </w:pPr>
    </w:p>
    <w:p w14:paraId="5F2816C5" w14:textId="3335CC81" w:rsidR="00093250" w:rsidRPr="00C64B8D" w:rsidRDefault="00D8268D" w:rsidP="00C64B8D">
      <w:pPr>
        <w:pStyle w:val="StandardUnterschrift"/>
        <w:keepLines/>
        <w:tabs>
          <w:tab w:val="clear" w:pos="2410"/>
          <w:tab w:val="left" w:pos="3402"/>
        </w:tabs>
        <w:spacing w:after="0"/>
        <w:ind w:left="0" w:firstLine="0"/>
      </w:pPr>
      <w:sdt>
        <w:sdtPr>
          <w:id w:val="393092081"/>
          <w:placeholder>
            <w:docPart w:val="DA452D234EF04E0AB1865F91BB75ABB3"/>
          </w:placeholder>
          <w:showingPlcHdr/>
        </w:sdtPr>
        <w:sdtEndPr/>
        <w:sdtContent>
          <w:r w:rsidR="00C64B8D" w:rsidRPr="00C64B8D">
            <w:rPr>
              <w:rStyle w:val="Platzhaltertext"/>
            </w:rPr>
            <w:t>Ort eingeben</w:t>
          </w:r>
        </w:sdtContent>
      </w:sdt>
      <w:r w:rsidR="00C64B8D" w:rsidRPr="00C64B8D">
        <w:t xml:space="preserve">, </w:t>
      </w:r>
      <w:sdt>
        <w:sdtPr>
          <w:id w:val="-1617208692"/>
          <w:placeholder>
            <w:docPart w:val="80B53491FC8F4886AA27A3DBAC939BC0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C64B8D" w:rsidRPr="00C64B8D">
            <w:rPr>
              <w:rStyle w:val="Platzhaltertext"/>
            </w:rPr>
            <w:t>Datum eingeben</w:t>
          </w:r>
        </w:sdtContent>
      </w:sdt>
      <w:r w:rsidR="00C64B8D" w:rsidRPr="00C64B8D">
        <w:t xml:space="preserve">, </w:t>
      </w:r>
      <w:sdt>
        <w:sdtPr>
          <w:id w:val="1510786202"/>
          <w:placeholder>
            <w:docPart w:val="B8C8D15BEE85452584DE64823B620A09"/>
          </w:placeholder>
          <w:showingPlcHdr/>
        </w:sdtPr>
        <w:sdtEndPr/>
        <w:sdtContent>
          <w:r w:rsidR="00C64B8D" w:rsidRPr="00C64B8D">
            <w:rPr>
              <w:rStyle w:val="Platzhaltertext"/>
            </w:rPr>
            <w:t>Name Bürge eingeben</w:t>
          </w:r>
        </w:sdtContent>
      </w:sdt>
    </w:p>
    <w:p w14:paraId="1FFE7D07" w14:textId="77777777" w:rsidR="00093250" w:rsidRDefault="00093250" w:rsidP="00093250">
      <w:pPr>
        <w:pStyle w:val="StandardUnterschrift"/>
        <w:keepLines/>
        <w:tabs>
          <w:tab w:val="clear" w:pos="2410"/>
          <w:tab w:val="left" w:pos="3402"/>
        </w:tabs>
      </w:pPr>
      <w:r w:rsidRPr="00F877D6">
        <w:t>Ort, Datum</w:t>
      </w:r>
      <w:r>
        <w:t>/Unterschrift Bürge</w:t>
      </w:r>
    </w:p>
    <w:p w14:paraId="010F39E2" w14:textId="77777777" w:rsidR="00093250" w:rsidRDefault="00093250" w:rsidP="00093250">
      <w:pPr>
        <w:pStyle w:val="StandardUnterschrift"/>
        <w:keepLines/>
      </w:pPr>
    </w:p>
    <w:p w14:paraId="402C3964" w14:textId="77777777" w:rsidR="00093250" w:rsidRDefault="00093250" w:rsidP="00093250">
      <w:pPr>
        <w:pStyle w:val="StandardUnterschrift"/>
        <w:keepLines/>
      </w:pPr>
    </w:p>
    <w:p w14:paraId="7C1B032C" w14:textId="25A4F9FB" w:rsidR="00C64B8D" w:rsidRPr="00C64B8D" w:rsidRDefault="00D8268D" w:rsidP="00C64B8D">
      <w:pPr>
        <w:pStyle w:val="StandardUnterschrift"/>
        <w:keepLines/>
        <w:tabs>
          <w:tab w:val="clear" w:pos="2410"/>
          <w:tab w:val="left" w:pos="3402"/>
        </w:tabs>
        <w:spacing w:after="0"/>
        <w:ind w:left="0" w:firstLine="0"/>
      </w:pPr>
      <w:sdt>
        <w:sdtPr>
          <w:id w:val="1457683399"/>
          <w:placeholder>
            <w:docPart w:val="E7BDF43F3F1C4BC988E54560520F40CF"/>
          </w:placeholder>
          <w:showingPlcHdr/>
        </w:sdtPr>
        <w:sdtEndPr/>
        <w:sdtContent>
          <w:r w:rsidR="00C64B8D" w:rsidRPr="00C64B8D">
            <w:rPr>
              <w:rStyle w:val="Platzhaltertext"/>
            </w:rPr>
            <w:t>Ort eingeben</w:t>
          </w:r>
        </w:sdtContent>
      </w:sdt>
      <w:r w:rsidR="00C64B8D" w:rsidRPr="00C64B8D">
        <w:t xml:space="preserve">, </w:t>
      </w:r>
      <w:sdt>
        <w:sdtPr>
          <w:id w:val="-830905217"/>
          <w:placeholder>
            <w:docPart w:val="1679AD02896145AAB839D4356A068894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C64B8D" w:rsidRPr="00C64B8D">
            <w:rPr>
              <w:rStyle w:val="Platzhaltertext"/>
            </w:rPr>
            <w:t>Datum eingeben</w:t>
          </w:r>
        </w:sdtContent>
      </w:sdt>
      <w:r w:rsidR="00C64B8D" w:rsidRPr="00C64B8D">
        <w:t xml:space="preserve">, </w:t>
      </w:r>
      <w:sdt>
        <w:sdtPr>
          <w:id w:val="-1296913601"/>
          <w:placeholder>
            <w:docPart w:val="8FB208C6C8CC4C20ADDC7F7A397513BD"/>
          </w:placeholder>
          <w:showingPlcHdr/>
        </w:sdtPr>
        <w:sdtEndPr/>
        <w:sdtContent>
          <w:r w:rsidR="00C64B8D" w:rsidRPr="00C64B8D">
            <w:rPr>
              <w:rStyle w:val="Platzhaltertext"/>
            </w:rPr>
            <w:t>Name Bürge eingeben</w:t>
          </w:r>
        </w:sdtContent>
      </w:sdt>
    </w:p>
    <w:p w14:paraId="24B679C9" w14:textId="77777777" w:rsidR="00093250" w:rsidRDefault="00093250" w:rsidP="00093250">
      <w:pPr>
        <w:pStyle w:val="StandardUnterschrift-mitUnterzeile"/>
        <w:keepLines/>
        <w:spacing w:before="0"/>
      </w:pPr>
      <w:r w:rsidRPr="00F877D6">
        <w:t>Ort, Datum</w:t>
      </w:r>
      <w:r>
        <w:t>/Unterschrift Bürge</w:t>
      </w:r>
    </w:p>
    <w:p w14:paraId="076AE52C" w14:textId="77777777" w:rsidR="00093250" w:rsidRDefault="00093250" w:rsidP="00093250">
      <w:pPr>
        <w:pStyle w:val="StandardUnterschrift"/>
        <w:keepLines/>
        <w:ind w:left="0" w:firstLine="0"/>
      </w:pPr>
    </w:p>
    <w:p w14:paraId="2AE67199" w14:textId="77777777" w:rsidR="00093250" w:rsidRDefault="00093250" w:rsidP="00093250">
      <w:pPr>
        <w:pStyle w:val="StandardUnterschrift"/>
        <w:keepLines/>
      </w:pPr>
    </w:p>
    <w:p w14:paraId="2FC5C1F1" w14:textId="1E775F70" w:rsidR="00C64B8D" w:rsidRPr="00C64B8D" w:rsidRDefault="00D8268D" w:rsidP="00C64B8D">
      <w:pPr>
        <w:pStyle w:val="StandardUnterschrift"/>
        <w:keepLines/>
        <w:tabs>
          <w:tab w:val="clear" w:pos="2410"/>
          <w:tab w:val="left" w:pos="3402"/>
        </w:tabs>
        <w:spacing w:after="0"/>
        <w:ind w:left="0" w:firstLine="0"/>
      </w:pPr>
      <w:sdt>
        <w:sdtPr>
          <w:id w:val="-1084300975"/>
          <w:placeholder>
            <w:docPart w:val="323CFF6F38304EFB964D1D1B958CDA77"/>
          </w:placeholder>
          <w:showingPlcHdr/>
        </w:sdtPr>
        <w:sdtEndPr/>
        <w:sdtContent>
          <w:r w:rsidR="00C64B8D" w:rsidRPr="00C64B8D">
            <w:rPr>
              <w:rStyle w:val="Platzhaltertext"/>
            </w:rPr>
            <w:t>Ort eingeben</w:t>
          </w:r>
        </w:sdtContent>
      </w:sdt>
      <w:r w:rsidR="00C64B8D" w:rsidRPr="00C64B8D">
        <w:t xml:space="preserve">, </w:t>
      </w:r>
      <w:sdt>
        <w:sdtPr>
          <w:id w:val="1190725213"/>
          <w:placeholder>
            <w:docPart w:val="573A9DE0542A43FF98F0D7F4E0BEF1BD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C64B8D" w:rsidRPr="00C64B8D">
            <w:rPr>
              <w:rStyle w:val="Platzhaltertext"/>
            </w:rPr>
            <w:t>Datum eingeben</w:t>
          </w:r>
        </w:sdtContent>
      </w:sdt>
      <w:r w:rsidR="00C64B8D" w:rsidRPr="00C64B8D">
        <w:t xml:space="preserve">, </w:t>
      </w:r>
      <w:sdt>
        <w:sdtPr>
          <w:id w:val="1652474972"/>
          <w:placeholder>
            <w:docPart w:val="90384FCF639F4D94955C15CA8A076435"/>
          </w:placeholder>
          <w:showingPlcHdr/>
        </w:sdtPr>
        <w:sdtEndPr/>
        <w:sdtContent>
          <w:r w:rsidR="00C64B8D" w:rsidRPr="00C64B8D">
            <w:rPr>
              <w:rStyle w:val="Platzhaltertext"/>
            </w:rPr>
            <w:t>Name Bürge eingeben</w:t>
          </w:r>
        </w:sdtContent>
      </w:sdt>
    </w:p>
    <w:p w14:paraId="1C50717C" w14:textId="6ED00035" w:rsidR="00093250" w:rsidRPr="00093250" w:rsidRDefault="00093250" w:rsidP="00093250">
      <w:pPr>
        <w:pStyle w:val="StandardUnterschrift-mitUnterzeile"/>
        <w:keepLines/>
        <w:spacing w:before="0"/>
      </w:pPr>
      <w:r w:rsidRPr="00F877D6">
        <w:t>Ort, Datum</w:t>
      </w:r>
      <w:r>
        <w:t>/Unterschrift Bürge</w:t>
      </w:r>
    </w:p>
    <w:sectPr w:rsidR="00093250" w:rsidRPr="00093250" w:rsidSect="000932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701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D08DA" w14:textId="77777777" w:rsidR="00E66739" w:rsidRDefault="00E66739">
      <w:r>
        <w:separator/>
      </w:r>
    </w:p>
    <w:p w14:paraId="3A49647E" w14:textId="77777777" w:rsidR="00E66739" w:rsidRDefault="00E66739"/>
    <w:p w14:paraId="2CA112B0" w14:textId="77777777" w:rsidR="00E66739" w:rsidRDefault="00E66739"/>
  </w:endnote>
  <w:endnote w:type="continuationSeparator" w:id="0">
    <w:p w14:paraId="293AADAA" w14:textId="77777777" w:rsidR="00E66739" w:rsidRDefault="00E66739">
      <w:r>
        <w:continuationSeparator/>
      </w:r>
    </w:p>
    <w:p w14:paraId="4B2509FB" w14:textId="77777777" w:rsidR="00E66739" w:rsidRDefault="00E66739"/>
    <w:p w14:paraId="66FCB700" w14:textId="77777777" w:rsidR="00E66739" w:rsidRDefault="00E667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690E5" w14:textId="77777777" w:rsidR="00603C59" w:rsidRDefault="00603C5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FBB0" w14:textId="65A5AE5E" w:rsidR="008B67D8" w:rsidRPr="00547309" w:rsidRDefault="00093250" w:rsidP="00093250">
    <w:pPr>
      <w:pStyle w:val="Fuzeile"/>
    </w:pPr>
    <w:r w:rsidRPr="009857B7">
      <w:t>ABau 2026, Stand März 2026</w:t>
    </w:r>
    <w:r>
      <w:tab/>
    </w:r>
    <w:r>
      <w:tab/>
    </w:r>
    <w:r>
      <w:fldChar w:fldCharType="begin">
        <w:fldData xml:space="preserve">YQB4AGUAcwBQAEQARgA6AEgAZQBhAGQAZQByAEYAbwBvAHQAZQByAFIAbwBsAGUAOgBTAGUAYwB0
AGkAbwBuAFQAcgBhAGkAbABlAHIA
</w:fldData>
      </w:fldChar>
    </w:r>
    <w:r>
      <w:instrText xml:space="preserve"> ADDIN  \* MERGEFORMAT </w:instrText>
    </w:r>
    <w:r>
      <w:fldChar w:fldCharType="end"/>
    </w:r>
    <w:r w:rsidRPr="009857B7">
      <w:t xml:space="preserve">Seite </w:t>
    </w:r>
    <w:r w:rsidRPr="009857B7">
      <w:rPr>
        <w:b/>
        <w:bCs/>
      </w:rPr>
      <w:fldChar w:fldCharType="begin"/>
    </w:r>
    <w:r w:rsidRPr="009857B7">
      <w:rPr>
        <w:b/>
        <w:bCs/>
      </w:rPr>
      <w:instrText xml:space="preserve"> PAGE </w:instrText>
    </w:r>
    <w:r w:rsidRPr="009857B7">
      <w:rPr>
        <w:b/>
        <w:bCs/>
      </w:rPr>
      <w:fldChar w:fldCharType="separate"/>
    </w:r>
    <w:r>
      <w:rPr>
        <w:b/>
        <w:bCs/>
      </w:rPr>
      <w:t>1</w:t>
    </w:r>
    <w:r w:rsidRPr="009857B7">
      <w:rPr>
        <w:b/>
        <w:bCs/>
      </w:rPr>
      <w:fldChar w:fldCharType="end"/>
    </w:r>
    <w:r w:rsidRPr="009857B7">
      <w:t xml:space="preserve"> von </w:t>
    </w:r>
    <w:r w:rsidRPr="009857B7">
      <w:rPr>
        <w:b/>
        <w:bCs/>
      </w:rPr>
      <w:fldChar w:fldCharType="begin"/>
    </w:r>
    <w:r w:rsidRPr="009857B7">
      <w:rPr>
        <w:b/>
        <w:bCs/>
      </w:rPr>
      <w:instrText xml:space="preserve"> NUMPAGES </w:instrText>
    </w:r>
    <w:r w:rsidRPr="009857B7">
      <w:rPr>
        <w:b/>
        <w:bCs/>
      </w:rPr>
      <w:fldChar w:fldCharType="separate"/>
    </w:r>
    <w:r>
      <w:rPr>
        <w:b/>
        <w:bCs/>
      </w:rPr>
      <w:t>6</w:t>
    </w:r>
    <w:r w:rsidRPr="009857B7"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D3342" w14:textId="77777777" w:rsidR="00603C59" w:rsidRDefault="00603C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7D2DC" w14:textId="77777777" w:rsidR="00E66739" w:rsidRDefault="00E66739">
      <w:r>
        <w:separator/>
      </w:r>
    </w:p>
    <w:p w14:paraId="3060FD31" w14:textId="77777777" w:rsidR="00E66739" w:rsidRDefault="00E66739"/>
    <w:p w14:paraId="13DE0E48" w14:textId="77777777" w:rsidR="00E66739" w:rsidRDefault="00E66739"/>
  </w:footnote>
  <w:footnote w:type="continuationSeparator" w:id="0">
    <w:p w14:paraId="69DC4BAE" w14:textId="77777777" w:rsidR="00E66739" w:rsidRDefault="00E66739">
      <w:r>
        <w:continuationSeparator/>
      </w:r>
    </w:p>
    <w:p w14:paraId="43502F59" w14:textId="77777777" w:rsidR="00E66739" w:rsidRDefault="00E66739"/>
    <w:p w14:paraId="76353AB4" w14:textId="77777777" w:rsidR="00E66739" w:rsidRDefault="00E667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0E4E9" w14:textId="77777777" w:rsidR="008B67D8" w:rsidRDefault="008B67D8"/>
  <w:p w14:paraId="2FFA9A22" w14:textId="77777777" w:rsidR="008B67D8" w:rsidRDefault="008B67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83F5" w14:textId="77777777" w:rsidR="00093250" w:rsidRPr="00093250" w:rsidRDefault="00093250" w:rsidP="00093250">
    <w:pPr>
      <w:pStyle w:val="Kopfzeile"/>
    </w:pPr>
    <w:r w:rsidRPr="00093250">
      <w:t>V 422 F</w:t>
    </w:r>
  </w:p>
  <w:p w14:paraId="53F5FA7B" w14:textId="720D37E8" w:rsidR="008B67D8" w:rsidRPr="00093250" w:rsidRDefault="00093250" w:rsidP="00093250">
    <w:pPr>
      <w:pStyle w:val="Kopfzeileklein"/>
    </w:pPr>
    <w:r w:rsidRPr="00093250">
      <w:t>(Mängelansprüchebürgschaft)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541B6" w14:textId="77777777" w:rsidR="00603C59" w:rsidRDefault="00603C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665061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B43ABD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15622B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CF6A08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73B4328"/>
    <w:multiLevelType w:val="multilevel"/>
    <w:tmpl w:val="2F5E9478"/>
    <w:styleLink w:val="Listenbuchstabenfortlaufenda"/>
    <w:lvl w:ilvl="0">
      <w:start w:val="1"/>
      <w:numFmt w:val="lowerLetter"/>
      <w:lvlText w:val="%1."/>
      <w:lvlJc w:val="left"/>
      <w:pPr>
        <w:ind w:left="1069" w:hanging="360"/>
      </w:pPr>
      <w:rPr>
        <w:rFonts w:ascii="Arial" w:hAnsi="Arial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880D2D"/>
    <w:multiLevelType w:val="multilevel"/>
    <w:tmpl w:val="DEC4C3A0"/>
    <w:lvl w:ilvl="0">
      <w:start w:val="1"/>
      <w:numFmt w:val="decimal"/>
      <w:pStyle w:val="Listennummer"/>
      <w:lvlText w:val="%1."/>
      <w:lvlJc w:val="left"/>
      <w:pPr>
        <w:tabs>
          <w:tab w:val="num" w:pos="705"/>
        </w:tabs>
        <w:ind w:left="705" w:hanging="705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color w:val="auto"/>
        <w:u w:color="2F5496" w:themeColor="accent1" w:themeShade="B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2F5496" w:themeColor="accent1" w:themeShade="B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2F5496" w:themeColor="accent1" w:themeShade="B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2F5496" w:themeColor="accent1" w:themeShade="B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2F5496" w:themeColor="accent1" w:themeShade="BF"/>
      </w:rPr>
    </w:lvl>
  </w:abstractNum>
  <w:abstractNum w:abstractNumId="6" w15:restartNumberingAfterBreak="0">
    <w:nsid w:val="416C1811"/>
    <w:multiLevelType w:val="hybridMultilevel"/>
    <w:tmpl w:val="258A6A76"/>
    <w:lvl w:ilvl="0" w:tplc="8FCC1E2E">
      <w:start w:val="1"/>
      <w:numFmt w:val="lowerLetter"/>
      <w:pStyle w:val="Listennummer2"/>
      <w:lvlText w:val="%1."/>
      <w:lvlJc w:val="left"/>
      <w:pPr>
        <w:ind w:left="720" w:hanging="360"/>
      </w:pPr>
      <w:rPr>
        <w:rFonts w:ascii="Arial" w:hAnsi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533E8"/>
    <w:multiLevelType w:val="multilevel"/>
    <w:tmpl w:val="7B366A7C"/>
    <w:lvl w:ilvl="0">
      <w:start w:val="1"/>
      <w:numFmt w:val="none"/>
      <w:pStyle w:val="berschrift1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ordinal"/>
      <w:pStyle w:val="berschrift2"/>
      <w:lvlText w:val="%2"/>
      <w:lvlJc w:val="left"/>
      <w:pPr>
        <w:ind w:left="680" w:hanging="680"/>
      </w:pPr>
      <w:rPr>
        <w:rFonts w:hint="default"/>
      </w:rPr>
    </w:lvl>
    <w:lvl w:ilvl="2">
      <w:start w:val="1"/>
      <w:numFmt w:val="ordinal"/>
      <w:pStyle w:val="berschrift3"/>
      <w:lvlText w:val="%2%3"/>
      <w:lvlJc w:val="left"/>
      <w:pPr>
        <w:ind w:left="680" w:hanging="680"/>
      </w:pPr>
      <w:rPr>
        <w:rFonts w:hint="default"/>
        <w:b/>
        <w:bCs w:val="0"/>
      </w:rPr>
    </w:lvl>
    <w:lvl w:ilvl="3">
      <w:start w:val="1"/>
      <w:numFmt w:val="ordinal"/>
      <w:pStyle w:val="berschrift4"/>
      <w:lvlText w:val="%2%3%4"/>
      <w:lvlJc w:val="left"/>
      <w:pPr>
        <w:ind w:left="680" w:hanging="680"/>
      </w:pPr>
      <w:rPr>
        <w:rFonts w:hint="default"/>
      </w:rPr>
    </w:lvl>
    <w:lvl w:ilvl="4">
      <w:start w:val="1"/>
      <w:numFmt w:val="ordinal"/>
      <w:pStyle w:val="berschrift5"/>
      <w:lvlText w:val="%2%3%4%5"/>
      <w:lvlJc w:val="left"/>
      <w:pPr>
        <w:ind w:left="1021" w:hanging="1021"/>
      </w:pPr>
      <w:rPr>
        <w:rFonts w:hint="default"/>
      </w:rPr>
    </w:lvl>
    <w:lvl w:ilvl="5">
      <w:start w:val="1"/>
      <w:numFmt w:val="ordinal"/>
      <w:pStyle w:val="berschrift6"/>
      <w:lvlText w:val="%2%3%4%5%6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5E4D6A"/>
    <w:multiLevelType w:val="multilevel"/>
    <w:tmpl w:val="4C967D84"/>
    <w:styleLink w:val="ListeEbene1fettzentriertParagraphVertregeTeilIV"/>
    <w:lvl w:ilvl="0">
      <w:start w:val="1"/>
      <w:numFmt w:val="decimal"/>
      <w:pStyle w:val="ListeParagrafebene1fettzentriert"/>
      <w:lvlText w:val="§ %1"/>
      <w:lvlJc w:val="left"/>
      <w:pPr>
        <w:ind w:left="360" w:hanging="360"/>
      </w:pPr>
      <w:rPr>
        <w:rFonts w:ascii="Arial" w:hAnsi="Arial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D3F7AA9"/>
    <w:multiLevelType w:val="hybridMultilevel"/>
    <w:tmpl w:val="678244EC"/>
    <w:lvl w:ilvl="0" w:tplc="ABA0C6C2">
      <w:start w:val="1"/>
      <w:numFmt w:val="upperLetter"/>
      <w:pStyle w:val="Listennummer3"/>
      <w:lvlText w:val="%1)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10700D"/>
    <w:multiLevelType w:val="multilevel"/>
    <w:tmpl w:val="59EAEAC6"/>
    <w:lvl w:ilvl="0">
      <w:start w:val="1"/>
      <w:numFmt w:val="bullet"/>
      <w:pStyle w:val="Liste"/>
      <w:lvlText w:val="•"/>
      <w:lvlJc w:val="left"/>
      <w:pPr>
        <w:ind w:left="284" w:hanging="284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pStyle w:val="Liste2"/>
      <w:lvlText w:val="‒"/>
      <w:lvlJc w:val="left"/>
      <w:pPr>
        <w:ind w:left="568" w:hanging="284"/>
      </w:pPr>
      <w:rPr>
        <w:rFonts w:hint="default"/>
        <w:color w:val="auto"/>
      </w:rPr>
    </w:lvl>
    <w:lvl w:ilvl="2">
      <w:start w:val="1"/>
      <w:numFmt w:val="bullet"/>
      <w:pStyle w:val="Liste3"/>
      <w:lvlText w:val="▪"/>
      <w:lvlJc w:val="left"/>
      <w:pPr>
        <w:ind w:left="852" w:hanging="284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bullet"/>
      <w:pStyle w:val="Liste4"/>
      <w:lvlText w:val="◦"/>
      <w:lvlJc w:val="left"/>
      <w:pPr>
        <w:ind w:left="1136" w:hanging="284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pStyle w:val="Liste5"/>
      <w:lvlText w:val="-"/>
      <w:lvlJc w:val="left"/>
      <w:pPr>
        <w:ind w:left="1420" w:hanging="284"/>
      </w:pPr>
      <w:rPr>
        <w:rFonts w:hint="default"/>
        <w:color w:val="auto"/>
      </w:rPr>
    </w:lvl>
    <w:lvl w:ilvl="5">
      <w:start w:val="1"/>
      <w:numFmt w:val="bullet"/>
      <w:lvlText w:val="-"/>
      <w:lvlJc w:val="left"/>
      <w:pPr>
        <w:ind w:left="1701" w:hanging="281"/>
      </w:pPr>
      <w:rPr>
        <w:rFonts w:hint="default"/>
        <w:color w:val="2F5496" w:themeColor="accent1" w:themeShade="BF"/>
      </w:rPr>
    </w:lvl>
    <w:lvl w:ilvl="6">
      <w:start w:val="1"/>
      <w:numFmt w:val="bullet"/>
      <w:lvlText w:val="-"/>
      <w:lvlJc w:val="left"/>
      <w:pPr>
        <w:ind w:left="1985" w:hanging="284"/>
      </w:pPr>
      <w:rPr>
        <w:rFonts w:hint="default"/>
        <w:color w:val="2F5496" w:themeColor="accent1" w:themeShade="BF"/>
      </w:rPr>
    </w:lvl>
    <w:lvl w:ilvl="7">
      <w:start w:val="1"/>
      <w:numFmt w:val="bullet"/>
      <w:lvlText w:val="-"/>
      <w:lvlJc w:val="left"/>
      <w:pPr>
        <w:ind w:left="2268" w:hanging="283"/>
      </w:pPr>
      <w:rPr>
        <w:rFonts w:hint="default"/>
        <w:color w:val="2F5496" w:themeColor="accent1" w:themeShade="BF"/>
      </w:rPr>
    </w:lvl>
    <w:lvl w:ilvl="8">
      <w:start w:val="1"/>
      <w:numFmt w:val="bullet"/>
      <w:lvlText w:val="-"/>
      <w:lvlJc w:val="left"/>
      <w:pPr>
        <w:ind w:left="2552" w:hanging="284"/>
      </w:pPr>
      <w:rPr>
        <w:rFonts w:hint="default"/>
        <w:color w:val="2F5496" w:themeColor="accent1" w:themeShade="BF"/>
      </w:rPr>
    </w:lvl>
  </w:abstractNum>
  <w:abstractNum w:abstractNumId="11" w15:restartNumberingAfterBreak="0">
    <w:nsid w:val="79EB0FAF"/>
    <w:multiLevelType w:val="multilevel"/>
    <w:tmpl w:val="4C967D84"/>
    <w:numStyleLink w:val="ListeEbene1fettzentriertParagraphVertregeTeilIV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11"/>
    <w:lvlOverride w:ilvl="0">
      <w:lvl w:ilvl="0">
        <w:start w:val="1"/>
        <w:numFmt w:val="decimal"/>
        <w:pStyle w:val="ListeParagrafebene1fettzentriert"/>
        <w:lvlText w:val="§ %1"/>
        <w:lvlJc w:val="left"/>
        <w:pPr>
          <w:ind w:left="4897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8">
    <w:abstractNumId w:val="4"/>
  </w:num>
  <w:num w:numId="9">
    <w:abstractNumId w:val="6"/>
  </w:num>
  <w:num w:numId="10">
    <w:abstractNumId w:val="9"/>
  </w:num>
  <w:num w:numId="11">
    <w:abstractNumId w:val="5"/>
  </w:num>
  <w:num w:numId="1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AHjblvJsrSXssKk1sk558pmfM9REfCRm0CCP+5zzdEN6EXVQ14J8+1Oj6gjcEz+KoV1xZNlit8k2AzfFVndtcA==" w:salt="9/l+ojB7lODDcr+Jg+tb9g=="/>
  <w:defaultTabStop w:val="709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DBC"/>
    <w:rsid w:val="00000B8D"/>
    <w:rsid w:val="000021DC"/>
    <w:rsid w:val="0000737B"/>
    <w:rsid w:val="0001134B"/>
    <w:rsid w:val="000114D3"/>
    <w:rsid w:val="000358E1"/>
    <w:rsid w:val="00046C8E"/>
    <w:rsid w:val="0006675C"/>
    <w:rsid w:val="00081305"/>
    <w:rsid w:val="000848E7"/>
    <w:rsid w:val="00090076"/>
    <w:rsid w:val="00093250"/>
    <w:rsid w:val="000A42AA"/>
    <w:rsid w:val="000B77AC"/>
    <w:rsid w:val="00101D36"/>
    <w:rsid w:val="001028D9"/>
    <w:rsid w:val="00106076"/>
    <w:rsid w:val="00127C79"/>
    <w:rsid w:val="001426F7"/>
    <w:rsid w:val="00172C65"/>
    <w:rsid w:val="001A6205"/>
    <w:rsid w:val="001B705C"/>
    <w:rsid w:val="001C3E5C"/>
    <w:rsid w:val="001C509D"/>
    <w:rsid w:val="001E0C92"/>
    <w:rsid w:val="001F47CC"/>
    <w:rsid w:val="002344E4"/>
    <w:rsid w:val="00243C87"/>
    <w:rsid w:val="002517FD"/>
    <w:rsid w:val="00257D9E"/>
    <w:rsid w:val="00263542"/>
    <w:rsid w:val="002748DF"/>
    <w:rsid w:val="002801EF"/>
    <w:rsid w:val="002864FD"/>
    <w:rsid w:val="002C0F7B"/>
    <w:rsid w:val="002C403D"/>
    <w:rsid w:val="002E4302"/>
    <w:rsid w:val="002E7F20"/>
    <w:rsid w:val="002F4952"/>
    <w:rsid w:val="003025D1"/>
    <w:rsid w:val="00311665"/>
    <w:rsid w:val="00327698"/>
    <w:rsid w:val="003422C8"/>
    <w:rsid w:val="003552CC"/>
    <w:rsid w:val="00355C7F"/>
    <w:rsid w:val="003A36E9"/>
    <w:rsid w:val="003D3E99"/>
    <w:rsid w:val="003E2CD4"/>
    <w:rsid w:val="003F0106"/>
    <w:rsid w:val="00402A1B"/>
    <w:rsid w:val="00424038"/>
    <w:rsid w:val="00426AB8"/>
    <w:rsid w:val="0045228F"/>
    <w:rsid w:val="00454471"/>
    <w:rsid w:val="0045726B"/>
    <w:rsid w:val="0047055A"/>
    <w:rsid w:val="00472960"/>
    <w:rsid w:val="00480ABD"/>
    <w:rsid w:val="004818FE"/>
    <w:rsid w:val="00492429"/>
    <w:rsid w:val="004B4B4A"/>
    <w:rsid w:val="004C5609"/>
    <w:rsid w:val="004E07A5"/>
    <w:rsid w:val="004E3711"/>
    <w:rsid w:val="004F35F6"/>
    <w:rsid w:val="00500C2B"/>
    <w:rsid w:val="00505217"/>
    <w:rsid w:val="005100B8"/>
    <w:rsid w:val="005177EB"/>
    <w:rsid w:val="00520D3B"/>
    <w:rsid w:val="005333C9"/>
    <w:rsid w:val="00547309"/>
    <w:rsid w:val="005575B0"/>
    <w:rsid w:val="00573601"/>
    <w:rsid w:val="00574488"/>
    <w:rsid w:val="00576C66"/>
    <w:rsid w:val="005A4489"/>
    <w:rsid w:val="005A5614"/>
    <w:rsid w:val="005C301C"/>
    <w:rsid w:val="005C41DA"/>
    <w:rsid w:val="005F32A5"/>
    <w:rsid w:val="005F41CD"/>
    <w:rsid w:val="00603C59"/>
    <w:rsid w:val="00605DD3"/>
    <w:rsid w:val="00606550"/>
    <w:rsid w:val="00607EE7"/>
    <w:rsid w:val="00614636"/>
    <w:rsid w:val="00640260"/>
    <w:rsid w:val="00643351"/>
    <w:rsid w:val="00656DFB"/>
    <w:rsid w:val="006600C1"/>
    <w:rsid w:val="0066119D"/>
    <w:rsid w:val="006649A7"/>
    <w:rsid w:val="00667DCD"/>
    <w:rsid w:val="00672F9C"/>
    <w:rsid w:val="006A51CB"/>
    <w:rsid w:val="006A5AED"/>
    <w:rsid w:val="006A66F3"/>
    <w:rsid w:val="006B7CF1"/>
    <w:rsid w:val="006C108A"/>
    <w:rsid w:val="006C1EDD"/>
    <w:rsid w:val="006D45C3"/>
    <w:rsid w:val="006D70A3"/>
    <w:rsid w:val="00707E7F"/>
    <w:rsid w:val="00724CA7"/>
    <w:rsid w:val="0073025C"/>
    <w:rsid w:val="00734EDE"/>
    <w:rsid w:val="00735656"/>
    <w:rsid w:val="00751764"/>
    <w:rsid w:val="007633C2"/>
    <w:rsid w:val="0078194F"/>
    <w:rsid w:val="00782E76"/>
    <w:rsid w:val="0078695C"/>
    <w:rsid w:val="007E61DB"/>
    <w:rsid w:val="0081723D"/>
    <w:rsid w:val="00874C38"/>
    <w:rsid w:val="008B1F06"/>
    <w:rsid w:val="008B51C1"/>
    <w:rsid w:val="008B67D8"/>
    <w:rsid w:val="008D6B9E"/>
    <w:rsid w:val="008D764D"/>
    <w:rsid w:val="008F52AA"/>
    <w:rsid w:val="008F6547"/>
    <w:rsid w:val="00910F0B"/>
    <w:rsid w:val="009173F3"/>
    <w:rsid w:val="00962412"/>
    <w:rsid w:val="0097166A"/>
    <w:rsid w:val="009747DF"/>
    <w:rsid w:val="009769C9"/>
    <w:rsid w:val="00987680"/>
    <w:rsid w:val="009A3215"/>
    <w:rsid w:val="009A33B4"/>
    <w:rsid w:val="009C14BE"/>
    <w:rsid w:val="00A00872"/>
    <w:rsid w:val="00A03177"/>
    <w:rsid w:val="00A22C31"/>
    <w:rsid w:val="00A5084B"/>
    <w:rsid w:val="00A60064"/>
    <w:rsid w:val="00A75824"/>
    <w:rsid w:val="00A90C84"/>
    <w:rsid w:val="00AB4B05"/>
    <w:rsid w:val="00AC56D5"/>
    <w:rsid w:val="00AC650E"/>
    <w:rsid w:val="00AC7F2D"/>
    <w:rsid w:val="00AD584D"/>
    <w:rsid w:val="00AE4AF0"/>
    <w:rsid w:val="00B003C3"/>
    <w:rsid w:val="00B07A72"/>
    <w:rsid w:val="00B11A9A"/>
    <w:rsid w:val="00B14EF0"/>
    <w:rsid w:val="00B23C01"/>
    <w:rsid w:val="00B40909"/>
    <w:rsid w:val="00B434E5"/>
    <w:rsid w:val="00B57F48"/>
    <w:rsid w:val="00B61D2B"/>
    <w:rsid w:val="00B6658B"/>
    <w:rsid w:val="00B96ADB"/>
    <w:rsid w:val="00BA5E42"/>
    <w:rsid w:val="00BF2190"/>
    <w:rsid w:val="00C101BF"/>
    <w:rsid w:val="00C246AC"/>
    <w:rsid w:val="00C26124"/>
    <w:rsid w:val="00C2678D"/>
    <w:rsid w:val="00C30192"/>
    <w:rsid w:val="00C35246"/>
    <w:rsid w:val="00C64B8D"/>
    <w:rsid w:val="00C764C5"/>
    <w:rsid w:val="00C96E57"/>
    <w:rsid w:val="00CB6481"/>
    <w:rsid w:val="00CC3DBC"/>
    <w:rsid w:val="00CD54C7"/>
    <w:rsid w:val="00CF64C4"/>
    <w:rsid w:val="00D05C74"/>
    <w:rsid w:val="00D11463"/>
    <w:rsid w:val="00D6072E"/>
    <w:rsid w:val="00D6332B"/>
    <w:rsid w:val="00D8268D"/>
    <w:rsid w:val="00DA276D"/>
    <w:rsid w:val="00DB6C0D"/>
    <w:rsid w:val="00DC2EA6"/>
    <w:rsid w:val="00DC7E08"/>
    <w:rsid w:val="00DD5025"/>
    <w:rsid w:val="00DE2F64"/>
    <w:rsid w:val="00DE420C"/>
    <w:rsid w:val="00E0098B"/>
    <w:rsid w:val="00E02FAA"/>
    <w:rsid w:val="00E1197E"/>
    <w:rsid w:val="00E25535"/>
    <w:rsid w:val="00E322E9"/>
    <w:rsid w:val="00E578EB"/>
    <w:rsid w:val="00E6087B"/>
    <w:rsid w:val="00E66739"/>
    <w:rsid w:val="00E85EBB"/>
    <w:rsid w:val="00E916EE"/>
    <w:rsid w:val="00EA10EB"/>
    <w:rsid w:val="00EC7AED"/>
    <w:rsid w:val="00F133C2"/>
    <w:rsid w:val="00F21669"/>
    <w:rsid w:val="00F32C49"/>
    <w:rsid w:val="00F41AE0"/>
    <w:rsid w:val="00F9088F"/>
    <w:rsid w:val="00F92CF7"/>
    <w:rsid w:val="00FA0151"/>
    <w:rsid w:val="00FB37F2"/>
    <w:rsid w:val="00FC0982"/>
    <w:rsid w:val="00FC1057"/>
    <w:rsid w:val="00FD49AF"/>
    <w:rsid w:val="00FE32AE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313B5178"/>
  <w15:chartTrackingRefBased/>
  <w15:docId w15:val="{C1497342-C863-43F6-92C8-82934DAA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List" w:uiPriority="5"/>
    <w:lsdException w:name="List Number" w:uiPriority="7"/>
    <w:lsdException w:name="List 2" w:uiPriority="5"/>
    <w:lsdException w:name="List 3" w:uiPriority="5"/>
    <w:lsdException w:name="List 4" w:uiPriority="5"/>
    <w:lsdException w:name="List 5" w:uiPriority="5"/>
    <w:lsdException w:name="List Number 2" w:uiPriority="7"/>
    <w:lsdException w:name="List Number 3" w:uiPriority="7"/>
    <w:lsdException w:name="List Number 4" w:uiPriority="7"/>
    <w:lsdException w:name="List Number 5" w:uiPriority="7"/>
    <w:lsdException w:name="Title" w:uiPriority="10" w:qFormat="1"/>
    <w:lsdException w:name="Default Paragraph Font" w:uiPriority="1"/>
    <w:lsdException w:name="List Continue" w:uiPriority="6"/>
    <w:lsdException w:name="List Continue 2" w:uiPriority="6"/>
    <w:lsdException w:name="List Continue 3" w:uiPriority="6"/>
    <w:lsdException w:name="List Continue 4" w:uiPriority="6"/>
    <w:lsdException w:name="List Continue 5" w:uiPriority="6"/>
    <w:lsdException w:name="Subtitle" w:qFormat="1"/>
    <w:lsdException w:name="Hyperlink" w:uiPriority="99"/>
    <w:lsdException w:name="Strong" w:qFormat="1"/>
    <w:lsdException w:name="Emphasis" w:uiPriority="12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8" w:qFormat="1"/>
    <w:lsdException w:name="Quote" w:uiPriority="15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93250"/>
    <w:pPr>
      <w:spacing w:before="120" w:after="12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4"/>
    <w:qFormat/>
    <w:rsid w:val="00093250"/>
    <w:pPr>
      <w:keepNext/>
      <w:keepLines/>
      <w:numPr>
        <w:numId w:val="12"/>
      </w:numPr>
      <w:spacing w:before="240" w:after="240"/>
      <w:jc w:val="center"/>
      <w:outlineLvl w:val="0"/>
    </w:pPr>
    <w:rPr>
      <w:rFonts w:eastAsiaTheme="majorEastAsia" w:cstheme="majorBidi"/>
      <w:b/>
      <w:bCs/>
      <w:szCs w:val="52"/>
    </w:rPr>
  </w:style>
  <w:style w:type="paragraph" w:styleId="berschrift2">
    <w:name w:val="heading 2"/>
    <w:basedOn w:val="Standard"/>
    <w:next w:val="Standard"/>
    <w:link w:val="berschrift2Zchn"/>
    <w:uiPriority w:val="4"/>
    <w:qFormat/>
    <w:rsid w:val="00093250"/>
    <w:pPr>
      <w:keepNext/>
      <w:keepLines/>
      <w:numPr>
        <w:ilvl w:val="1"/>
        <w:numId w:val="12"/>
      </w:numPr>
      <w:outlineLvl w:val="1"/>
    </w:pPr>
    <w:rPr>
      <w:rFonts w:eastAsiaTheme="majorEastAsia" w:cstheme="majorBidi"/>
      <w:b/>
      <w:bCs/>
      <w:szCs w:val="40"/>
    </w:rPr>
  </w:style>
  <w:style w:type="paragraph" w:styleId="berschrift3">
    <w:name w:val="heading 3"/>
    <w:basedOn w:val="Standard"/>
    <w:next w:val="Standard"/>
    <w:link w:val="berschrift3Zchn"/>
    <w:uiPriority w:val="4"/>
    <w:rsid w:val="00093250"/>
    <w:pPr>
      <w:numPr>
        <w:ilvl w:val="2"/>
        <w:numId w:val="12"/>
      </w:numPr>
      <w:tabs>
        <w:tab w:val="left" w:pos="1134"/>
      </w:tabs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uiPriority w:val="4"/>
    <w:qFormat/>
    <w:rsid w:val="00093250"/>
    <w:pPr>
      <w:keepNext/>
      <w:keepLines/>
      <w:numPr>
        <w:ilvl w:val="3"/>
        <w:numId w:val="12"/>
      </w:numPr>
      <w:spacing w:after="0"/>
      <w:outlineLvl w:val="3"/>
    </w:pPr>
    <w:rPr>
      <w:rFonts w:eastAsiaTheme="majorEastAsia" w:cstheme="majorBidi"/>
      <w:szCs w:val="28"/>
    </w:rPr>
  </w:style>
  <w:style w:type="paragraph" w:styleId="berschrift5">
    <w:name w:val="heading 5"/>
    <w:basedOn w:val="Standard"/>
    <w:next w:val="Standard"/>
    <w:link w:val="berschrift5Zchn"/>
    <w:uiPriority w:val="4"/>
    <w:qFormat/>
    <w:rsid w:val="00093250"/>
    <w:pPr>
      <w:keepNext/>
      <w:keepLines/>
      <w:numPr>
        <w:ilvl w:val="4"/>
        <w:numId w:val="12"/>
      </w:numPr>
      <w:spacing w:after="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4"/>
    <w:qFormat/>
    <w:rsid w:val="00093250"/>
    <w:pPr>
      <w:keepNext/>
      <w:keepLines/>
      <w:numPr>
        <w:ilvl w:val="5"/>
        <w:numId w:val="12"/>
      </w:numPr>
      <w:spacing w:after="0"/>
      <w:outlineLvl w:val="5"/>
    </w:pPr>
    <w:rPr>
      <w:rFonts w:eastAsiaTheme="majorEastAsia" w:cstheme="majorBidi"/>
      <w:b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4"/>
    <w:qFormat/>
    <w:rsid w:val="000932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4"/>
    <w:qFormat/>
    <w:rsid w:val="00093250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4"/>
    <w:qFormat/>
    <w:rsid w:val="00093250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uiPriority w:val="99"/>
    <w:unhideWhenUsed/>
    <w:rsid w:val="00093250"/>
    <w:pPr>
      <w:spacing w:before="0"/>
    </w:pPr>
  </w:style>
  <w:style w:type="paragraph" w:styleId="Aufzhlungszeichen">
    <w:name w:val="List Bullet"/>
    <w:basedOn w:val="Standard"/>
    <w:rsid w:val="00093250"/>
    <w:pPr>
      <w:numPr>
        <w:numId w:val="1"/>
      </w:numPr>
      <w:spacing w:line="276" w:lineRule="auto"/>
    </w:pPr>
  </w:style>
  <w:style w:type="paragraph" w:styleId="Aufzhlungszeichen2">
    <w:name w:val="List Bullet 2"/>
    <w:basedOn w:val="Standard"/>
    <w:rsid w:val="00093250"/>
    <w:pPr>
      <w:numPr>
        <w:numId w:val="2"/>
      </w:numPr>
    </w:pPr>
  </w:style>
  <w:style w:type="paragraph" w:styleId="Aufzhlungszeichen3">
    <w:name w:val="List Bullet 3"/>
    <w:basedOn w:val="Standard"/>
    <w:rsid w:val="00093250"/>
    <w:pPr>
      <w:numPr>
        <w:numId w:val="3"/>
      </w:numPr>
    </w:pPr>
  </w:style>
  <w:style w:type="paragraph" w:styleId="Aufzhlungszeichen4">
    <w:name w:val="List Bullet 4"/>
    <w:basedOn w:val="Standard"/>
    <w:rsid w:val="00093250"/>
    <w:pPr>
      <w:numPr>
        <w:numId w:val="4"/>
      </w:numPr>
    </w:pPr>
  </w:style>
  <w:style w:type="paragraph" w:customStyle="1" w:styleId="Datenzelle">
    <w:name w:val="Datenzelle"/>
    <w:basedOn w:val="Standard"/>
    <w:uiPriority w:val="9"/>
    <w:qFormat/>
    <w:rsid w:val="00093250"/>
    <w:pPr>
      <w:spacing w:before="0" w:after="0" w:line="276" w:lineRule="auto"/>
    </w:pPr>
    <w:rPr>
      <w:rFonts w:cstheme="minorBidi"/>
      <w:szCs w:val="22"/>
    </w:rPr>
  </w:style>
  <w:style w:type="table" w:styleId="EinfacheTabelle1">
    <w:name w:val="Plain Table 1"/>
    <w:basedOn w:val="NormaleTabelle"/>
    <w:uiPriority w:val="41"/>
    <w:rsid w:val="00093250"/>
    <w:pPr>
      <w:spacing w:before="240"/>
    </w:pPr>
    <w:rPr>
      <w:rFonts w:asciiTheme="minorHAnsi" w:eastAsiaTheme="minorHAnsi" w:hAnsiTheme="minorHAnsi" w:cstheme="minorHAnsi"/>
      <w:sz w:val="24"/>
      <w:szCs w:val="24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Funotentext">
    <w:name w:val="footnote text"/>
    <w:basedOn w:val="Standard"/>
    <w:link w:val="FunotentextZchn"/>
    <w:rsid w:val="00093250"/>
    <w:pPr>
      <w:spacing w:line="276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093250"/>
    <w:rPr>
      <w:rFonts w:ascii="Arial" w:eastAsiaTheme="minorHAnsi" w:hAnsi="Arial" w:cstheme="minorHAnsi"/>
      <w:lang w:eastAsia="en-US"/>
    </w:rPr>
  </w:style>
  <w:style w:type="character" w:styleId="Funotenzeichen">
    <w:name w:val="footnote reference"/>
    <w:basedOn w:val="Absatz-Standardschriftart"/>
    <w:rsid w:val="00093250"/>
    <w:rPr>
      <w:rFonts w:ascii="Arial" w:hAnsi="Arial"/>
      <w:vertAlign w:val="superscript"/>
    </w:rPr>
  </w:style>
  <w:style w:type="paragraph" w:styleId="Fuzeile">
    <w:name w:val="footer"/>
    <w:basedOn w:val="Standard"/>
    <w:link w:val="FuzeileZchn"/>
    <w:uiPriority w:val="99"/>
    <w:rsid w:val="00093250"/>
    <w:pPr>
      <w:tabs>
        <w:tab w:val="center" w:pos="4536"/>
        <w:tab w:val="right" w:pos="9072"/>
      </w:tabs>
      <w:spacing w:before="0" w:after="0" w:line="240" w:lineRule="auto"/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093250"/>
    <w:rPr>
      <w:rFonts w:ascii="Arial" w:eastAsiaTheme="minorHAnsi" w:hAnsi="Arial" w:cstheme="minorHAnsi"/>
      <w:szCs w:val="24"/>
      <w:lang w:eastAsia="en-US"/>
    </w:rPr>
  </w:style>
  <w:style w:type="paragraph" w:customStyle="1" w:styleId="HeaderEbene1">
    <w:name w:val="Header → Ebene 1"/>
    <w:basedOn w:val="Standard"/>
    <w:uiPriority w:val="8"/>
    <w:qFormat/>
    <w:rsid w:val="00093250"/>
    <w:pPr>
      <w:spacing w:before="0" w:after="0"/>
    </w:pPr>
    <w:rPr>
      <w:rFonts w:cstheme="minorBidi"/>
      <w:b/>
      <w:szCs w:val="22"/>
    </w:rPr>
  </w:style>
  <w:style w:type="paragraph" w:customStyle="1" w:styleId="HeaderEbene2">
    <w:name w:val="Header → Ebene 2"/>
    <w:basedOn w:val="Standard"/>
    <w:uiPriority w:val="8"/>
    <w:qFormat/>
    <w:rsid w:val="00093250"/>
    <w:pPr>
      <w:spacing w:before="0" w:after="0" w:line="240" w:lineRule="auto"/>
    </w:pPr>
    <w:rPr>
      <w:rFonts w:cstheme="minorBidi"/>
      <w:b/>
      <w:bCs/>
      <w:color w:val="FFFFFF" w:themeColor="background1"/>
      <w:szCs w:val="22"/>
    </w:rPr>
  </w:style>
  <w:style w:type="paragraph" w:customStyle="1" w:styleId="HeaderEbene3">
    <w:name w:val="Header → Ebene 3"/>
    <w:basedOn w:val="Standard"/>
    <w:uiPriority w:val="8"/>
    <w:qFormat/>
    <w:rsid w:val="00093250"/>
    <w:pPr>
      <w:spacing w:before="0" w:after="0" w:line="240" w:lineRule="auto"/>
    </w:pPr>
    <w:rPr>
      <w:rFonts w:cstheme="minorBidi"/>
      <w:b/>
      <w:szCs w:val="22"/>
    </w:rPr>
  </w:style>
  <w:style w:type="paragraph" w:customStyle="1" w:styleId="HeaderEbene4">
    <w:name w:val="Header → Ebene 4"/>
    <w:basedOn w:val="Standard"/>
    <w:uiPriority w:val="8"/>
    <w:qFormat/>
    <w:rsid w:val="00093250"/>
    <w:pPr>
      <w:spacing w:before="0" w:after="0" w:line="240" w:lineRule="auto"/>
    </w:pPr>
    <w:rPr>
      <w:rFonts w:cstheme="minorBidi"/>
      <w:b/>
      <w:szCs w:val="22"/>
    </w:rPr>
  </w:style>
  <w:style w:type="paragraph" w:customStyle="1" w:styleId="HeaderEbene5">
    <w:name w:val="Header → Ebene 5"/>
    <w:basedOn w:val="Standard"/>
    <w:uiPriority w:val="8"/>
    <w:qFormat/>
    <w:rsid w:val="00093250"/>
    <w:pPr>
      <w:spacing w:before="0" w:after="0" w:line="240" w:lineRule="auto"/>
    </w:pPr>
    <w:rPr>
      <w:rFonts w:cstheme="minorBidi"/>
      <w:b/>
      <w:szCs w:val="22"/>
    </w:rPr>
  </w:style>
  <w:style w:type="paragraph" w:customStyle="1" w:styleId="HeaderEbene10">
    <w:name w:val="Header ↓ Ebene 1"/>
    <w:basedOn w:val="Standard"/>
    <w:uiPriority w:val="8"/>
    <w:qFormat/>
    <w:rsid w:val="00093250"/>
    <w:pPr>
      <w:spacing w:before="0" w:after="0" w:line="480" w:lineRule="auto"/>
    </w:pPr>
    <w:rPr>
      <w:rFonts w:cstheme="minorBidi"/>
      <w:b/>
      <w:bCs/>
      <w:color w:val="FFFFFF" w:themeColor="background1"/>
      <w:szCs w:val="22"/>
    </w:rPr>
  </w:style>
  <w:style w:type="paragraph" w:customStyle="1" w:styleId="HeaderEbene20">
    <w:name w:val="Header ↓ Ebene 2"/>
    <w:basedOn w:val="Standard"/>
    <w:uiPriority w:val="8"/>
    <w:qFormat/>
    <w:rsid w:val="00093250"/>
    <w:pPr>
      <w:spacing w:before="0" w:after="0" w:line="240" w:lineRule="auto"/>
    </w:pPr>
    <w:rPr>
      <w:rFonts w:cstheme="minorBidi"/>
      <w:b/>
      <w:szCs w:val="22"/>
    </w:rPr>
  </w:style>
  <w:style w:type="paragraph" w:customStyle="1" w:styleId="HeaderEbene2nur1Spalte">
    <w:name w:val="Header ↓ Ebene 2 nur 1. Spalte"/>
    <w:basedOn w:val="Standard"/>
    <w:uiPriority w:val="8"/>
    <w:qFormat/>
    <w:rsid w:val="00093250"/>
    <w:pPr>
      <w:spacing w:before="0" w:after="0"/>
    </w:pPr>
    <w:rPr>
      <w:rFonts w:cstheme="minorBidi"/>
      <w:b/>
      <w:szCs w:val="22"/>
    </w:rPr>
  </w:style>
  <w:style w:type="paragraph" w:customStyle="1" w:styleId="HeaderEbene30">
    <w:name w:val="Header ↓ Ebene 3"/>
    <w:basedOn w:val="Standard"/>
    <w:uiPriority w:val="8"/>
    <w:qFormat/>
    <w:rsid w:val="00093250"/>
    <w:pPr>
      <w:spacing w:before="0" w:after="0" w:line="240" w:lineRule="auto"/>
    </w:pPr>
    <w:rPr>
      <w:rFonts w:cstheme="minorBidi"/>
      <w:b/>
      <w:szCs w:val="22"/>
    </w:rPr>
  </w:style>
  <w:style w:type="paragraph" w:customStyle="1" w:styleId="HeaderEbene3nur1Spalte">
    <w:name w:val="Header ↓ Ebene 3 nur 1. Spalte"/>
    <w:basedOn w:val="Standard"/>
    <w:uiPriority w:val="8"/>
    <w:qFormat/>
    <w:rsid w:val="00093250"/>
    <w:pPr>
      <w:spacing w:before="0" w:after="0"/>
    </w:pPr>
    <w:rPr>
      <w:rFonts w:cstheme="minorBidi"/>
      <w:b/>
      <w:szCs w:val="22"/>
    </w:rPr>
  </w:style>
  <w:style w:type="paragraph" w:customStyle="1" w:styleId="HeaderEbene40">
    <w:name w:val="Header ↓ Ebene 4"/>
    <w:basedOn w:val="Standard"/>
    <w:uiPriority w:val="8"/>
    <w:qFormat/>
    <w:rsid w:val="00093250"/>
    <w:pPr>
      <w:spacing w:before="0" w:after="0" w:line="240" w:lineRule="auto"/>
    </w:pPr>
    <w:rPr>
      <w:rFonts w:cstheme="minorBidi"/>
      <w:b/>
      <w:szCs w:val="22"/>
    </w:rPr>
  </w:style>
  <w:style w:type="paragraph" w:customStyle="1" w:styleId="HeaderEbene50">
    <w:name w:val="Header ↓ Ebene 5"/>
    <w:basedOn w:val="Standard"/>
    <w:uiPriority w:val="8"/>
    <w:qFormat/>
    <w:rsid w:val="00093250"/>
    <w:pPr>
      <w:spacing w:before="0" w:after="0" w:line="240" w:lineRule="auto"/>
    </w:pPr>
    <w:rPr>
      <w:rFonts w:cstheme="minorBidi"/>
      <w:b/>
      <w:szCs w:val="22"/>
    </w:rPr>
  </w:style>
  <w:style w:type="character" w:styleId="Hervorhebung">
    <w:name w:val="Emphasis"/>
    <w:basedOn w:val="Absatz-Standardschriftart"/>
    <w:uiPriority w:val="12"/>
    <w:qFormat/>
    <w:rsid w:val="00093250"/>
    <w:rPr>
      <w:rFonts w:ascii="Arial" w:hAnsi="Arial"/>
      <w:i/>
      <w:iCs/>
      <w:sz w:val="24"/>
    </w:rPr>
  </w:style>
  <w:style w:type="character" w:customStyle="1" w:styleId="Hervorhebungfettunterstrichen">
    <w:name w:val="Hervorhebung fett unterstrichen"/>
    <w:basedOn w:val="Absatz-Standardschriftart"/>
    <w:uiPriority w:val="1"/>
    <w:qFormat/>
    <w:rsid w:val="00093250"/>
    <w:rPr>
      <w:rFonts w:ascii="Arial" w:hAnsi="Arial"/>
      <w:b/>
      <w:bCs/>
      <w:sz w:val="24"/>
      <w:u w:val="single"/>
    </w:rPr>
  </w:style>
  <w:style w:type="paragraph" w:customStyle="1" w:styleId="Hinweis">
    <w:name w:val="Hinweis"/>
    <w:basedOn w:val="Standard"/>
    <w:next w:val="Standard"/>
    <w:link w:val="HinweisZchn"/>
    <w:qFormat/>
    <w:rsid w:val="00093250"/>
    <w:pPr>
      <w:contextualSpacing/>
    </w:pPr>
    <w:rPr>
      <w:i/>
    </w:rPr>
  </w:style>
  <w:style w:type="character" w:customStyle="1" w:styleId="HinweisZchn">
    <w:name w:val="Hinweis Zchn"/>
    <w:basedOn w:val="Absatz-Standardschriftart"/>
    <w:link w:val="Hinweis"/>
    <w:rsid w:val="00093250"/>
    <w:rPr>
      <w:rFonts w:ascii="Arial" w:eastAsiaTheme="minorHAnsi" w:hAnsi="Arial" w:cstheme="minorHAnsi"/>
      <w:i/>
      <w:sz w:val="24"/>
      <w:szCs w:val="24"/>
      <w:lang w:eastAsia="en-US"/>
    </w:rPr>
  </w:style>
  <w:style w:type="character" w:styleId="Hyperlink">
    <w:name w:val="Hyperlink"/>
    <w:basedOn w:val="Absatz-Standardschriftart"/>
    <w:uiPriority w:val="99"/>
    <w:unhideWhenUsed/>
    <w:rsid w:val="00093250"/>
    <w:rPr>
      <w:rFonts w:ascii="Arial" w:hAnsi="Arial"/>
      <w:color w:val="0563C1" w:themeColor="hyperlink"/>
      <w:sz w:val="24"/>
      <w:u w:val="single"/>
    </w:rPr>
  </w:style>
  <w:style w:type="paragraph" w:styleId="Listenfortsetzung">
    <w:name w:val="List Continue"/>
    <w:basedOn w:val="Standard"/>
    <w:uiPriority w:val="6"/>
    <w:rsid w:val="00093250"/>
    <w:pPr>
      <w:spacing w:line="276" w:lineRule="auto"/>
      <w:ind w:left="284"/>
    </w:pPr>
    <w:rPr>
      <w:rFonts w:cstheme="minorBidi"/>
      <w:szCs w:val="22"/>
    </w:rPr>
  </w:style>
  <w:style w:type="paragraph" w:customStyle="1" w:styleId="Kontrollkstchen1">
    <w:name w:val="Kontrollkästchen_1"/>
    <w:basedOn w:val="Listenfortsetzung"/>
    <w:rsid w:val="00093250"/>
    <w:pPr>
      <w:ind w:left="1985" w:hanging="1985"/>
    </w:pPr>
    <w:rPr>
      <w:rFonts w:eastAsia="Times New Roman" w:cs="Times New Roman"/>
      <w:szCs w:val="20"/>
    </w:rPr>
  </w:style>
  <w:style w:type="paragraph" w:customStyle="1" w:styleId="Kontrollkstchen1Tabelle">
    <w:name w:val="Kontrollkästchen_1 Tabelle"/>
    <w:basedOn w:val="Kontrollkstchen1"/>
    <w:rsid w:val="00093250"/>
    <w:pPr>
      <w:ind w:left="393" w:hanging="393"/>
    </w:pPr>
  </w:style>
  <w:style w:type="paragraph" w:customStyle="1" w:styleId="Kontrollkstchen2">
    <w:name w:val="Kontrollkästchen_2"/>
    <w:basedOn w:val="Kontrollkstchen1"/>
    <w:rsid w:val="00093250"/>
    <w:pPr>
      <w:ind w:left="2410"/>
    </w:pPr>
  </w:style>
  <w:style w:type="paragraph" w:customStyle="1" w:styleId="Kontrollkstchen3">
    <w:name w:val="Kontrollkästchen_3"/>
    <w:basedOn w:val="Kontrollkstchen1"/>
    <w:rsid w:val="00093250"/>
    <w:pPr>
      <w:ind w:left="2977"/>
    </w:pPr>
  </w:style>
  <w:style w:type="paragraph" w:customStyle="1" w:styleId="Kontrollkstchen4unterberschrift">
    <w:name w:val="Kontrollkästchen_4 unter Überschrift"/>
    <w:basedOn w:val="Kontrollkstchen3"/>
    <w:rsid w:val="00093250"/>
    <w:pPr>
      <w:ind w:left="1134" w:hanging="425"/>
    </w:pPr>
  </w:style>
  <w:style w:type="paragraph" w:customStyle="1" w:styleId="Kontrollkstchen5">
    <w:name w:val="Kontrollkästchen_5"/>
    <w:basedOn w:val="Kontrollkstchen4unterberschrift"/>
    <w:rsid w:val="00093250"/>
    <w:pPr>
      <w:tabs>
        <w:tab w:val="left" w:pos="1701"/>
      </w:tabs>
      <w:ind w:firstLine="0"/>
    </w:pPr>
  </w:style>
  <w:style w:type="paragraph" w:styleId="Titel">
    <w:name w:val="Title"/>
    <w:basedOn w:val="Standard"/>
    <w:next w:val="Standard"/>
    <w:link w:val="TitelZchn"/>
    <w:uiPriority w:val="10"/>
    <w:qFormat/>
    <w:rsid w:val="00093250"/>
    <w:pPr>
      <w:spacing w:before="0" w:after="0" w:line="276" w:lineRule="auto"/>
      <w:contextualSpacing/>
      <w:jc w:val="right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93250"/>
    <w:rPr>
      <w:rFonts w:ascii="Arial" w:eastAsiaTheme="majorEastAsia" w:hAnsi="Arial" w:cstheme="majorBidi"/>
      <w:b/>
      <w:spacing w:val="-10"/>
      <w:kern w:val="28"/>
      <w:sz w:val="32"/>
      <w:szCs w:val="56"/>
      <w:lang w:eastAsia="en-US"/>
    </w:rPr>
  </w:style>
  <w:style w:type="paragraph" w:styleId="Kopfzeile">
    <w:name w:val="header"/>
    <w:basedOn w:val="Titel"/>
    <w:link w:val="KopfzeileZchn"/>
    <w:uiPriority w:val="99"/>
    <w:rsid w:val="00093250"/>
  </w:style>
  <w:style w:type="character" w:customStyle="1" w:styleId="KopfzeileZchn">
    <w:name w:val="Kopfzeile Zchn"/>
    <w:basedOn w:val="Absatz-Standardschriftart"/>
    <w:link w:val="Kopfzeile"/>
    <w:uiPriority w:val="99"/>
    <w:rsid w:val="00093250"/>
    <w:rPr>
      <w:rFonts w:ascii="Arial" w:eastAsiaTheme="majorEastAsia" w:hAnsi="Arial" w:cstheme="majorBidi"/>
      <w:b/>
      <w:spacing w:val="-10"/>
      <w:kern w:val="28"/>
      <w:sz w:val="32"/>
      <w:szCs w:val="56"/>
      <w:lang w:eastAsia="en-US"/>
    </w:rPr>
  </w:style>
  <w:style w:type="paragraph" w:customStyle="1" w:styleId="Kopfzeileklein">
    <w:name w:val="Kopfzeile klein"/>
    <w:basedOn w:val="Kopfzeile"/>
    <w:qFormat/>
    <w:rsid w:val="00093250"/>
    <w:rPr>
      <w:b w:val="0"/>
      <w:bCs/>
      <w:sz w:val="24"/>
      <w:szCs w:val="24"/>
    </w:rPr>
  </w:style>
  <w:style w:type="paragraph" w:styleId="Liste">
    <w:name w:val="List"/>
    <w:basedOn w:val="Standard"/>
    <w:uiPriority w:val="5"/>
    <w:rsid w:val="00093250"/>
    <w:pPr>
      <w:numPr>
        <w:numId w:val="5"/>
      </w:numPr>
      <w:spacing w:line="276" w:lineRule="auto"/>
    </w:pPr>
    <w:rPr>
      <w:rFonts w:cstheme="minorBidi"/>
      <w:szCs w:val="22"/>
    </w:rPr>
  </w:style>
  <w:style w:type="paragraph" w:styleId="Liste2">
    <w:name w:val="List 2"/>
    <w:basedOn w:val="Standard"/>
    <w:uiPriority w:val="5"/>
    <w:rsid w:val="00093250"/>
    <w:pPr>
      <w:numPr>
        <w:ilvl w:val="1"/>
        <w:numId w:val="5"/>
      </w:numPr>
      <w:spacing w:line="276" w:lineRule="auto"/>
    </w:pPr>
    <w:rPr>
      <w:rFonts w:cstheme="minorBidi"/>
      <w:szCs w:val="22"/>
    </w:rPr>
  </w:style>
  <w:style w:type="paragraph" w:styleId="Liste3">
    <w:name w:val="List 3"/>
    <w:basedOn w:val="Standard"/>
    <w:uiPriority w:val="5"/>
    <w:rsid w:val="00093250"/>
    <w:pPr>
      <w:numPr>
        <w:ilvl w:val="2"/>
        <w:numId w:val="5"/>
      </w:numPr>
      <w:spacing w:line="276" w:lineRule="auto"/>
    </w:pPr>
    <w:rPr>
      <w:rFonts w:cstheme="minorBidi"/>
      <w:szCs w:val="22"/>
    </w:rPr>
  </w:style>
  <w:style w:type="paragraph" w:styleId="Liste4">
    <w:name w:val="List 4"/>
    <w:basedOn w:val="Standard"/>
    <w:uiPriority w:val="5"/>
    <w:rsid w:val="00093250"/>
    <w:pPr>
      <w:numPr>
        <w:ilvl w:val="3"/>
        <w:numId w:val="5"/>
      </w:numPr>
      <w:spacing w:line="276" w:lineRule="auto"/>
    </w:pPr>
    <w:rPr>
      <w:rFonts w:cstheme="minorBidi"/>
      <w:szCs w:val="22"/>
    </w:rPr>
  </w:style>
  <w:style w:type="paragraph" w:styleId="Liste5">
    <w:name w:val="List 5"/>
    <w:basedOn w:val="Standard"/>
    <w:uiPriority w:val="5"/>
    <w:rsid w:val="00093250"/>
    <w:pPr>
      <w:numPr>
        <w:ilvl w:val="4"/>
        <w:numId w:val="5"/>
      </w:numPr>
      <w:spacing w:line="276" w:lineRule="auto"/>
    </w:pPr>
    <w:rPr>
      <w:rFonts w:cstheme="minorBidi"/>
      <w:szCs w:val="22"/>
    </w:rPr>
  </w:style>
  <w:style w:type="numbering" w:customStyle="1" w:styleId="ListeEbene1fettzentriertParagraphVertregeTeilIV">
    <w:name w:val="Liste Ebene 1 fett zentriert Paragraph Verträege Teil IV"/>
    <w:uiPriority w:val="99"/>
    <w:rsid w:val="00093250"/>
    <w:pPr>
      <w:numPr>
        <w:numId w:val="6"/>
      </w:numPr>
    </w:pPr>
  </w:style>
  <w:style w:type="paragraph" w:styleId="Listenabsatz">
    <w:name w:val="List Paragraph"/>
    <w:basedOn w:val="Standard"/>
    <w:uiPriority w:val="18"/>
    <w:qFormat/>
    <w:rsid w:val="00093250"/>
    <w:pPr>
      <w:spacing w:before="0" w:after="0"/>
      <w:ind w:left="720"/>
      <w:contextualSpacing/>
    </w:pPr>
  </w:style>
  <w:style w:type="paragraph" w:customStyle="1" w:styleId="ListeParagrafebene1fettzentriert">
    <w:name w:val="Liste Paragraf ebene 1 fett zentriert"/>
    <w:basedOn w:val="Listenabsatz"/>
    <w:qFormat/>
    <w:rsid w:val="00093250"/>
    <w:pPr>
      <w:numPr>
        <w:numId w:val="7"/>
      </w:numPr>
      <w:spacing w:before="120" w:after="120"/>
      <w:jc w:val="center"/>
    </w:pPr>
    <w:rPr>
      <w:b/>
      <w:bCs/>
    </w:rPr>
  </w:style>
  <w:style w:type="numbering" w:customStyle="1" w:styleId="Listenbuchstabenfortlaufenda">
    <w:name w:val="Listenbuchstaben fortlaufend a"/>
    <w:aliases w:val="b,c"/>
    <w:basedOn w:val="KeineListe"/>
    <w:rsid w:val="00093250"/>
    <w:pPr>
      <w:numPr>
        <w:numId w:val="8"/>
      </w:numPr>
    </w:pPr>
  </w:style>
  <w:style w:type="paragraph" w:styleId="Listenfortsetzung2">
    <w:name w:val="List Continue 2"/>
    <w:basedOn w:val="Standard"/>
    <w:uiPriority w:val="6"/>
    <w:rsid w:val="00093250"/>
    <w:pPr>
      <w:ind w:left="567"/>
    </w:pPr>
    <w:rPr>
      <w:rFonts w:cstheme="minorBidi"/>
      <w:szCs w:val="22"/>
    </w:rPr>
  </w:style>
  <w:style w:type="paragraph" w:styleId="Listenfortsetzung3">
    <w:name w:val="List Continue 3"/>
    <w:basedOn w:val="Listenfortsetzung2"/>
    <w:uiPriority w:val="6"/>
    <w:rsid w:val="00093250"/>
    <w:pPr>
      <w:ind w:left="709"/>
    </w:pPr>
  </w:style>
  <w:style w:type="paragraph" w:styleId="Listenfortsetzung4">
    <w:name w:val="List Continue 4"/>
    <w:basedOn w:val="Standard"/>
    <w:uiPriority w:val="6"/>
    <w:rsid w:val="00093250"/>
    <w:pPr>
      <w:ind w:left="1134"/>
    </w:pPr>
    <w:rPr>
      <w:rFonts w:cstheme="minorBidi"/>
      <w:szCs w:val="22"/>
    </w:rPr>
  </w:style>
  <w:style w:type="paragraph" w:styleId="Listenfortsetzung5">
    <w:name w:val="List Continue 5"/>
    <w:basedOn w:val="Standard"/>
    <w:uiPriority w:val="6"/>
    <w:rsid w:val="00093250"/>
    <w:pPr>
      <w:spacing w:after="0"/>
      <w:ind w:left="1418"/>
    </w:pPr>
    <w:rPr>
      <w:rFonts w:cstheme="minorBidi"/>
      <w:szCs w:val="22"/>
    </w:rPr>
  </w:style>
  <w:style w:type="paragraph" w:styleId="Listennummer2">
    <w:name w:val="List Number 2"/>
    <w:aliases w:val="Listenbuchstabe abc"/>
    <w:basedOn w:val="Standard"/>
    <w:uiPriority w:val="7"/>
    <w:rsid w:val="00093250"/>
    <w:pPr>
      <w:keepNext/>
      <w:keepLines/>
      <w:numPr>
        <w:numId w:val="9"/>
      </w:numPr>
      <w:spacing w:line="276" w:lineRule="auto"/>
    </w:pPr>
    <w:rPr>
      <w:rFonts w:cstheme="minorBidi"/>
      <w:szCs w:val="22"/>
    </w:rPr>
  </w:style>
  <w:style w:type="paragraph" w:customStyle="1" w:styleId="Listennummer3Textabsatz">
    <w:name w:val="Listennummer 3 Textabsatz"/>
    <w:next w:val="Listennummer3"/>
    <w:qFormat/>
    <w:rsid w:val="00093250"/>
    <w:pPr>
      <w:spacing w:before="240" w:after="240" w:line="300" w:lineRule="auto"/>
      <w:ind w:left="357"/>
    </w:pPr>
    <w:rPr>
      <w:rFonts w:ascii="Arial" w:eastAsiaTheme="minorHAnsi" w:hAnsi="Arial" w:cstheme="minorHAnsi"/>
      <w:sz w:val="24"/>
      <w:szCs w:val="24"/>
      <w:lang w:eastAsia="en-US"/>
    </w:rPr>
  </w:style>
  <w:style w:type="paragraph" w:styleId="Listennummer3">
    <w:name w:val="List Number 3"/>
    <w:aliases w:val="Listenbuchstaben A,B,C"/>
    <w:basedOn w:val="Standard"/>
    <w:uiPriority w:val="7"/>
    <w:rsid w:val="00093250"/>
    <w:pPr>
      <w:keepNext/>
      <w:keepLines/>
      <w:numPr>
        <w:numId w:val="10"/>
      </w:numPr>
      <w:spacing w:before="240"/>
    </w:pPr>
    <w:rPr>
      <w:rFonts w:cstheme="minorBidi"/>
      <w:b/>
      <w:szCs w:val="22"/>
    </w:rPr>
  </w:style>
  <w:style w:type="paragraph" w:styleId="Listennummer4">
    <w:name w:val="List Number 4"/>
    <w:basedOn w:val="Standard"/>
    <w:uiPriority w:val="7"/>
    <w:rsid w:val="00093250"/>
    <w:pPr>
      <w:keepNext/>
      <w:keepLines/>
      <w:spacing w:before="0" w:line="276" w:lineRule="auto"/>
    </w:pPr>
    <w:rPr>
      <w:rFonts w:cstheme="minorBidi"/>
      <w:szCs w:val="22"/>
    </w:rPr>
  </w:style>
  <w:style w:type="paragraph" w:styleId="Listennummer5">
    <w:name w:val="List Number 5"/>
    <w:basedOn w:val="Standard"/>
    <w:uiPriority w:val="7"/>
    <w:rsid w:val="00093250"/>
    <w:pPr>
      <w:keepNext/>
      <w:keepLines/>
      <w:spacing w:before="0" w:line="276" w:lineRule="auto"/>
    </w:pPr>
    <w:rPr>
      <w:rFonts w:cstheme="minorBidi"/>
      <w:szCs w:val="22"/>
    </w:rPr>
  </w:style>
  <w:style w:type="paragraph" w:styleId="Listennummer">
    <w:name w:val="List Number"/>
    <w:aliases w:val="Listennummer fortlaufend 1,2,3"/>
    <w:basedOn w:val="Standard"/>
    <w:uiPriority w:val="7"/>
    <w:rsid w:val="00093250"/>
    <w:pPr>
      <w:numPr>
        <w:numId w:val="11"/>
      </w:numPr>
      <w:tabs>
        <w:tab w:val="clear" w:pos="705"/>
        <w:tab w:val="num" w:pos="993"/>
      </w:tabs>
      <w:spacing w:line="276" w:lineRule="auto"/>
    </w:pPr>
    <w:rPr>
      <w:rFonts w:cstheme="minorBidi"/>
      <w:bCs/>
      <w:szCs w:val="22"/>
      <w:u w:color="2F5496" w:themeColor="accent1" w:themeShade="BF"/>
    </w:rPr>
  </w:style>
  <w:style w:type="character" w:styleId="Platzhaltertext">
    <w:name w:val="Placeholder Text"/>
    <w:basedOn w:val="Absatz-Standardschriftart"/>
    <w:uiPriority w:val="99"/>
    <w:semiHidden/>
    <w:rsid w:val="00093250"/>
    <w:rPr>
      <w:color w:val="666666"/>
    </w:rPr>
  </w:style>
  <w:style w:type="paragraph" w:customStyle="1" w:styleId="Spaltenberschrift">
    <w:name w:val="Spaltenüberschrift"/>
    <w:basedOn w:val="Standard"/>
    <w:uiPriority w:val="9"/>
    <w:qFormat/>
    <w:rsid w:val="00093250"/>
    <w:pPr>
      <w:spacing w:line="240" w:lineRule="auto"/>
    </w:pPr>
    <w:rPr>
      <w:rFonts w:cs="Times New Roman"/>
      <w:b/>
      <w:szCs w:val="22"/>
    </w:rPr>
  </w:style>
  <w:style w:type="paragraph" w:customStyle="1" w:styleId="Standard-BeschriftungManahmedaten">
    <w:name w:val="Standard - Beschriftung Maßnahmedaten"/>
    <w:basedOn w:val="Standard"/>
    <w:qFormat/>
    <w:rsid w:val="00093250"/>
    <w:pPr>
      <w:spacing w:before="0"/>
    </w:pPr>
    <w:rPr>
      <w:b/>
    </w:rPr>
  </w:style>
  <w:style w:type="paragraph" w:customStyle="1" w:styleId="Standard-DatumRechts">
    <w:name w:val="Standard - Datum Rechts"/>
    <w:basedOn w:val="Standard"/>
    <w:qFormat/>
    <w:rsid w:val="00093250"/>
    <w:pPr>
      <w:spacing w:after="0"/>
      <w:jc w:val="right"/>
    </w:pPr>
  </w:style>
  <w:style w:type="paragraph" w:customStyle="1" w:styleId="Standard-FeldfrFormulare">
    <w:name w:val="Standard - Feld für Formulare"/>
    <w:basedOn w:val="Standard"/>
    <w:qFormat/>
    <w:rsid w:val="00093250"/>
    <w:pPr>
      <w:spacing w:before="0" w:after="0"/>
    </w:pPr>
  </w:style>
  <w:style w:type="paragraph" w:customStyle="1" w:styleId="Standard-FeldfrFormulareeingerckt">
    <w:name w:val="Standard - Feld für Formulare eingerückt"/>
    <w:basedOn w:val="Standard-FeldfrFormulare"/>
    <w:rsid w:val="00093250"/>
    <w:pPr>
      <w:ind w:left="709"/>
    </w:pPr>
    <w:rPr>
      <w:rFonts w:eastAsia="Times New Roman" w:cs="Times New Roman"/>
      <w:szCs w:val="20"/>
    </w:rPr>
  </w:style>
  <w:style w:type="paragraph" w:customStyle="1" w:styleId="Standard-Inhaltstexteingerckt">
    <w:name w:val="Standard - Inhaltstext eingerückt"/>
    <w:basedOn w:val="Standard"/>
    <w:qFormat/>
    <w:rsid w:val="00093250"/>
    <w:pPr>
      <w:ind w:left="709"/>
    </w:pPr>
  </w:style>
  <w:style w:type="paragraph" w:customStyle="1" w:styleId="Standard-InhaltstexteingercktFett">
    <w:name w:val="Standard - Inhaltstext eingerückt + Fett"/>
    <w:basedOn w:val="Standard-Inhaltstexteingerckt"/>
    <w:rsid w:val="00093250"/>
    <w:rPr>
      <w:b/>
      <w:bCs/>
    </w:rPr>
  </w:style>
  <w:style w:type="paragraph" w:customStyle="1" w:styleId="Standard-Inhaltstexteingercktberschrift3weiter">
    <w:name w:val="Standard - Inhaltstext eingerückt + Überschrift 3 weiter"/>
    <w:basedOn w:val="Standard-Inhaltstexteingerckt"/>
    <w:rsid w:val="00093250"/>
    <w:pPr>
      <w:ind w:left="1134"/>
    </w:pPr>
    <w:rPr>
      <w:rFonts w:eastAsia="Times New Roman" w:cs="Times New Roman"/>
      <w:szCs w:val="20"/>
    </w:rPr>
  </w:style>
  <w:style w:type="paragraph" w:customStyle="1" w:styleId="Standard-Inhaltstexteingercktberschirft3">
    <w:name w:val="Standard - Inhaltstext eingerückt Überschirft 3"/>
    <w:next w:val="Standard-Inhaltstexteingerckt"/>
    <w:rsid w:val="00093250"/>
    <w:pPr>
      <w:spacing w:after="240" w:line="300" w:lineRule="auto"/>
      <w:ind w:left="709"/>
    </w:pPr>
    <w:rPr>
      <w:rFonts w:ascii="Arial" w:hAnsi="Arial"/>
      <w:sz w:val="24"/>
      <w:lang w:eastAsia="en-US"/>
    </w:rPr>
  </w:style>
  <w:style w:type="paragraph" w:customStyle="1" w:styleId="Standard-Tabelle">
    <w:name w:val="Standard - Tabelle"/>
    <w:basedOn w:val="Standard"/>
    <w:rsid w:val="00093250"/>
    <w:pPr>
      <w:spacing w:before="0"/>
    </w:pPr>
    <w:rPr>
      <w:rFonts w:eastAsia="Times New Roman" w:cs="Times New Roman"/>
      <w:szCs w:val="20"/>
    </w:rPr>
  </w:style>
  <w:style w:type="paragraph" w:customStyle="1" w:styleId="StandardFett">
    <w:name w:val="Standard Fett"/>
    <w:basedOn w:val="Standard"/>
    <w:rsid w:val="00093250"/>
    <w:rPr>
      <w:b/>
      <w:bCs/>
    </w:rPr>
  </w:style>
  <w:style w:type="paragraph" w:customStyle="1" w:styleId="StandardUnterschrift">
    <w:name w:val="Standard Unterschrift"/>
    <w:basedOn w:val="Standard"/>
    <w:rsid w:val="00093250"/>
    <w:pPr>
      <w:tabs>
        <w:tab w:val="left" w:pos="2410"/>
        <w:tab w:val="left" w:pos="5387"/>
      </w:tabs>
      <w:ind w:left="567" w:hanging="567"/>
    </w:pPr>
    <w:rPr>
      <w:rFonts w:eastAsia="Calibri" w:cs="Calibri"/>
    </w:rPr>
  </w:style>
  <w:style w:type="paragraph" w:customStyle="1" w:styleId="StandardUnterschrift-mitUnterzeile">
    <w:name w:val="Standard Unterschrift - mit Unterzeile"/>
    <w:basedOn w:val="StandardUnterschrift"/>
    <w:rsid w:val="00093250"/>
    <w:pPr>
      <w:ind w:left="0" w:firstLine="0"/>
    </w:pPr>
  </w:style>
  <w:style w:type="table" w:styleId="Tabellenraster">
    <w:name w:val="Table Grid"/>
    <w:basedOn w:val="NormaleTabelle"/>
    <w:uiPriority w:val="59"/>
    <w:rsid w:val="00093250"/>
    <w:rPr>
      <w:rFonts w:asciiTheme="minorHAnsi" w:eastAsiaTheme="minorHAnsi" w:hAnsiTheme="minorHAnsi" w:cs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4"/>
    <w:rsid w:val="00093250"/>
    <w:rPr>
      <w:rFonts w:ascii="Arial" w:eastAsiaTheme="majorEastAsia" w:hAnsi="Arial" w:cstheme="majorBidi"/>
      <w:b/>
      <w:bCs/>
      <w:sz w:val="24"/>
      <w:szCs w:val="52"/>
      <w:lang w:eastAsia="en-US"/>
    </w:rPr>
  </w:style>
  <w:style w:type="paragraph" w:customStyle="1" w:styleId="berschrift1-ohneFett">
    <w:name w:val="Überschrift 1 - ohne Fett"/>
    <w:basedOn w:val="berschrift1"/>
    <w:qFormat/>
    <w:rsid w:val="00093250"/>
    <w:pPr>
      <w:spacing w:before="0"/>
    </w:pPr>
    <w:rPr>
      <w:b w:val="0"/>
    </w:rPr>
  </w:style>
  <w:style w:type="character" w:customStyle="1" w:styleId="berschrift2Zchn">
    <w:name w:val="Überschrift 2 Zchn"/>
    <w:basedOn w:val="Absatz-Standardschriftart"/>
    <w:link w:val="berschrift2"/>
    <w:uiPriority w:val="4"/>
    <w:rsid w:val="00093250"/>
    <w:rPr>
      <w:rFonts w:ascii="Arial" w:eastAsiaTheme="majorEastAsia" w:hAnsi="Arial" w:cstheme="majorBidi"/>
      <w:b/>
      <w:bCs/>
      <w:sz w:val="24"/>
      <w:szCs w:val="40"/>
      <w:lang w:eastAsia="en-US"/>
    </w:rPr>
  </w:style>
  <w:style w:type="paragraph" w:customStyle="1" w:styleId="berschrift2ohneNummerierung">
    <w:name w:val="Überschrift 2 ohne Nummerierung"/>
    <w:basedOn w:val="Standard"/>
    <w:next w:val="Standard"/>
    <w:link w:val="berschrift2ohneNummerierungZchn"/>
    <w:uiPriority w:val="2"/>
    <w:qFormat/>
    <w:rsid w:val="00093250"/>
    <w:pPr>
      <w:pageBreakBefore/>
      <w:spacing w:before="0" w:after="480"/>
      <w:outlineLvl w:val="1"/>
    </w:pPr>
    <w:rPr>
      <w:b/>
    </w:rPr>
  </w:style>
  <w:style w:type="character" w:customStyle="1" w:styleId="berschrift2ohneNummerierungZchn">
    <w:name w:val="Überschrift 2 ohne Nummerierung Zchn"/>
    <w:basedOn w:val="Absatz-Standardschriftart"/>
    <w:link w:val="berschrift2ohneNummerierung"/>
    <w:uiPriority w:val="2"/>
    <w:rsid w:val="00093250"/>
    <w:rPr>
      <w:rFonts w:ascii="Arial" w:eastAsiaTheme="minorHAnsi" w:hAnsi="Arial" w:cstheme="minorHAnsi"/>
      <w:b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4"/>
    <w:rsid w:val="00093250"/>
    <w:rPr>
      <w:rFonts w:ascii="Arial" w:eastAsiaTheme="minorHAnsi" w:hAnsi="Arial" w:cstheme="minorHAnsi"/>
      <w:b/>
      <w:sz w:val="24"/>
      <w:szCs w:val="24"/>
      <w:lang w:eastAsia="en-US"/>
    </w:rPr>
  </w:style>
  <w:style w:type="paragraph" w:customStyle="1" w:styleId="berschrift3NichtFett">
    <w:name w:val="Überschrift 3 + Nicht Fett"/>
    <w:basedOn w:val="berschrift3"/>
    <w:rsid w:val="00093250"/>
    <w:pPr>
      <w:spacing w:before="240"/>
    </w:pPr>
    <w:rPr>
      <w:b w:val="0"/>
    </w:rPr>
  </w:style>
  <w:style w:type="paragraph" w:customStyle="1" w:styleId="berschrift3ohneNummerierung">
    <w:name w:val="Überschrift 3 ohne Nummerierung"/>
    <w:basedOn w:val="Standard"/>
    <w:next w:val="Standard"/>
    <w:link w:val="berschrift3ohneNummerierungZchn"/>
    <w:uiPriority w:val="3"/>
    <w:qFormat/>
    <w:rsid w:val="00093250"/>
    <w:pPr>
      <w:spacing w:before="0" w:after="0"/>
      <w:outlineLvl w:val="2"/>
    </w:pPr>
  </w:style>
  <w:style w:type="character" w:customStyle="1" w:styleId="berschrift3ohneNummerierungZchn">
    <w:name w:val="Überschrift 3 ohne Nummerierung Zchn"/>
    <w:basedOn w:val="Absatz-Standardschriftart"/>
    <w:link w:val="berschrift3ohneNummerierung"/>
    <w:uiPriority w:val="3"/>
    <w:rsid w:val="00093250"/>
    <w:rPr>
      <w:rFonts w:ascii="Arial" w:eastAsiaTheme="minorHAnsi" w:hAnsi="Arial" w:cstheme="minorHAnsi"/>
      <w:sz w:val="24"/>
      <w:szCs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4"/>
    <w:rsid w:val="00093250"/>
    <w:rPr>
      <w:rFonts w:ascii="Arial" w:eastAsiaTheme="majorEastAsia" w:hAnsi="Arial" w:cstheme="majorBidi"/>
      <w:sz w:val="24"/>
      <w:szCs w:val="28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4"/>
    <w:rsid w:val="00093250"/>
    <w:rPr>
      <w:rFonts w:ascii="Arial" w:eastAsiaTheme="majorEastAsia" w:hAnsi="Arial" w:cstheme="majorBidi"/>
      <w:b/>
      <w:sz w:val="24"/>
      <w:szCs w:val="24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4"/>
    <w:rsid w:val="00093250"/>
    <w:rPr>
      <w:rFonts w:ascii="Arial" w:eastAsiaTheme="majorEastAsia" w:hAnsi="Arial" w:cstheme="majorBidi"/>
      <w:b/>
      <w:iCs/>
      <w:color w:val="595959" w:themeColor="text1" w:themeTint="A6"/>
      <w:sz w:val="24"/>
      <w:szCs w:val="24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4"/>
    <w:rsid w:val="00093250"/>
    <w:rPr>
      <w:rFonts w:ascii="Arial" w:eastAsiaTheme="majorEastAsia" w:hAnsi="Arial" w:cstheme="majorBidi"/>
      <w:color w:val="595959" w:themeColor="text1" w:themeTint="A6"/>
      <w:sz w:val="24"/>
      <w:szCs w:val="24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4"/>
    <w:rsid w:val="00093250"/>
    <w:rPr>
      <w:rFonts w:ascii="Arial" w:eastAsiaTheme="majorEastAsia" w:hAnsi="Arial" w:cstheme="majorBidi"/>
      <w:i/>
      <w:iCs/>
      <w:color w:val="272727" w:themeColor="text1" w:themeTint="D8"/>
      <w:sz w:val="24"/>
      <w:szCs w:val="24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4"/>
    <w:rsid w:val="00093250"/>
    <w:rPr>
      <w:rFonts w:ascii="Arial" w:eastAsiaTheme="majorEastAsia" w:hAnsi="Arial" w:cstheme="majorBidi"/>
      <w:color w:val="272727" w:themeColor="text1" w:themeTint="D8"/>
      <w:sz w:val="24"/>
      <w:szCs w:val="24"/>
      <w:lang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093250"/>
    <w:pPr>
      <w:tabs>
        <w:tab w:val="right" w:pos="9062"/>
      </w:tabs>
      <w:spacing w:before="0"/>
    </w:pPr>
  </w:style>
  <w:style w:type="paragraph" w:styleId="Verzeichnis2">
    <w:name w:val="toc 2"/>
    <w:basedOn w:val="Standard"/>
    <w:next w:val="Standard"/>
    <w:autoRedefine/>
    <w:uiPriority w:val="39"/>
    <w:unhideWhenUsed/>
    <w:rsid w:val="00093250"/>
    <w:pPr>
      <w:spacing w:before="0"/>
      <w:ind w:left="238"/>
    </w:pPr>
  </w:style>
  <w:style w:type="paragraph" w:styleId="Verzeichnis3">
    <w:name w:val="toc 3"/>
    <w:basedOn w:val="Standard"/>
    <w:next w:val="Standard"/>
    <w:autoRedefine/>
    <w:uiPriority w:val="39"/>
    <w:unhideWhenUsed/>
    <w:rsid w:val="00093250"/>
    <w:pPr>
      <w:spacing w:before="0"/>
      <w:ind w:left="482"/>
    </w:pPr>
  </w:style>
  <w:style w:type="paragraph" w:customStyle="1" w:styleId="Zeilenberschrift">
    <w:name w:val="Zeilenüberschrift"/>
    <w:basedOn w:val="Standard"/>
    <w:uiPriority w:val="9"/>
    <w:qFormat/>
    <w:rsid w:val="00093250"/>
    <w:pPr>
      <w:spacing w:before="0" w:after="0" w:line="276" w:lineRule="auto"/>
    </w:pPr>
    <w:rPr>
      <w:rFonts w:cs="Times New Roman"/>
      <w:b/>
      <w:szCs w:val="22"/>
    </w:rPr>
  </w:style>
  <w:style w:type="paragraph" w:styleId="Zitat">
    <w:name w:val="Quote"/>
    <w:basedOn w:val="Standard"/>
    <w:next w:val="Standard"/>
    <w:link w:val="ZitatZchn"/>
    <w:uiPriority w:val="15"/>
    <w:qFormat/>
    <w:rsid w:val="000932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15"/>
    <w:rsid w:val="00093250"/>
    <w:rPr>
      <w:rFonts w:ascii="Arial" w:eastAsiaTheme="minorHAnsi" w:hAnsi="Arial" w:cstheme="minorHAnsi"/>
      <w:i/>
      <w:iCs/>
      <w:color w:val="404040" w:themeColor="text1" w:themeTint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E4AB98F07042E8A67BDA631B313D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E47380-7C61-4187-9526-1516537931E7}"/>
      </w:docPartPr>
      <w:docPartBody>
        <w:p w:rsidR="00166ADA" w:rsidRDefault="00D56230" w:rsidP="00D56230">
          <w:pPr>
            <w:pStyle w:val="6AE4AB98F07042E8A67BDA631B313D81"/>
          </w:pPr>
          <w:r w:rsidRPr="00A563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D947CE57144AD9921FF052AA2468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7C9B92-6CDC-4AE9-A847-B01358889946}"/>
      </w:docPartPr>
      <w:docPartBody>
        <w:p w:rsidR="00166ADA" w:rsidRDefault="00D56230" w:rsidP="00D56230">
          <w:pPr>
            <w:pStyle w:val="0ED947CE57144AD9921FF052AA246825"/>
          </w:pPr>
          <w:r w:rsidRPr="00A563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D834AE0E9B641A886E0F216620417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4BE8C5-53E7-46E5-958B-11C4F664A5D0}"/>
      </w:docPartPr>
      <w:docPartBody>
        <w:p w:rsidR="00166ADA" w:rsidRDefault="00042C04" w:rsidP="00042C04">
          <w:pPr>
            <w:pStyle w:val="CD834AE0E9B641A886E0F2166204173E"/>
          </w:pPr>
          <w:r>
            <w:rPr>
              <w:rStyle w:val="Platzhaltertext"/>
            </w:rPr>
            <w:t xml:space="preserve">Vertreter </w:t>
          </w:r>
          <w:r w:rsidRPr="00A56337">
            <w:rPr>
              <w:rStyle w:val="Platzhaltertext"/>
            </w:rPr>
            <w:t>eingeben</w:t>
          </w:r>
        </w:p>
      </w:docPartBody>
    </w:docPart>
    <w:docPart>
      <w:docPartPr>
        <w:name w:val="B5C3FF6329C14359BBF45FCD908894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7FBD3A-15D6-47BD-A98D-8370A57F2646}"/>
      </w:docPartPr>
      <w:docPartBody>
        <w:p w:rsidR="00166ADA" w:rsidRDefault="00042C04" w:rsidP="00042C04">
          <w:pPr>
            <w:pStyle w:val="B5C3FF6329C14359BBF45FCD908894FD"/>
          </w:pPr>
          <w:r>
            <w:rPr>
              <w:rStyle w:val="Platzhaltertext"/>
            </w:rPr>
            <w:t>Nummer eingeben</w:t>
          </w:r>
        </w:p>
      </w:docPartBody>
    </w:docPart>
    <w:docPart>
      <w:docPartPr>
        <w:name w:val="94CF7398087D49A08BAF31F2BB3731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D97C59-90A2-4494-BF83-C11BDDB204A9}"/>
      </w:docPartPr>
      <w:docPartBody>
        <w:p w:rsidR="00166ADA" w:rsidRDefault="00042C04" w:rsidP="00042C04">
          <w:pPr>
            <w:pStyle w:val="94CF7398087D49A08BAF31F2BB37311A"/>
          </w:pPr>
          <w:r w:rsidRPr="00A56337">
            <w:rPr>
              <w:rStyle w:val="Platzhaltertext"/>
            </w:rPr>
            <w:t>Datum eingeben</w:t>
          </w:r>
        </w:p>
      </w:docPartBody>
    </w:docPart>
    <w:docPart>
      <w:docPartPr>
        <w:name w:val="45981C625D064C6A807215E175116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4C66B7-4F03-4EC4-AED6-E35B6C13BC60}"/>
      </w:docPartPr>
      <w:docPartBody>
        <w:p w:rsidR="00166ADA" w:rsidRDefault="00D56230" w:rsidP="00D56230">
          <w:pPr>
            <w:pStyle w:val="45981C625D064C6A807215E175116EF0"/>
          </w:pPr>
          <w:r w:rsidRPr="00A563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A419F954EEB4F6DBCC4C0945D9096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B68455-840F-4801-BF88-F100125FC1C7}"/>
      </w:docPartPr>
      <w:docPartBody>
        <w:p w:rsidR="00166ADA" w:rsidRDefault="00042C04" w:rsidP="00042C04">
          <w:pPr>
            <w:pStyle w:val="4A419F954EEB4F6DBCC4C0945D909673"/>
          </w:pPr>
          <w:r>
            <w:rPr>
              <w:rStyle w:val="Platzhaltertext"/>
            </w:rPr>
            <w:t>Summe</w:t>
          </w:r>
          <w:r w:rsidRPr="00A56337">
            <w:rPr>
              <w:rStyle w:val="Platzhaltertext"/>
            </w:rPr>
            <w:t xml:space="preserve"> eingeben</w:t>
          </w:r>
        </w:p>
      </w:docPartBody>
    </w:docPart>
    <w:docPart>
      <w:docPartPr>
        <w:name w:val="DA452D234EF04E0AB1865F91BB75AB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B78749-D4FE-45BA-8EE2-A6226466FB9C}"/>
      </w:docPartPr>
      <w:docPartBody>
        <w:p w:rsidR="00042C04" w:rsidRDefault="00042C04" w:rsidP="00042C04">
          <w:pPr>
            <w:pStyle w:val="DA452D234EF04E0AB1865F91BB75ABB31"/>
          </w:pPr>
          <w:r w:rsidRPr="00C64B8D">
            <w:rPr>
              <w:rStyle w:val="Platzhaltertext"/>
            </w:rPr>
            <w:t>Ort eingeben</w:t>
          </w:r>
        </w:p>
      </w:docPartBody>
    </w:docPart>
    <w:docPart>
      <w:docPartPr>
        <w:name w:val="80B53491FC8F4886AA27A3DBAC939B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02E843-4201-4F5B-A56A-EA712780E676}"/>
      </w:docPartPr>
      <w:docPartBody>
        <w:p w:rsidR="00042C04" w:rsidRDefault="00042C04" w:rsidP="00042C04">
          <w:pPr>
            <w:pStyle w:val="80B53491FC8F4886AA27A3DBAC939BC01"/>
          </w:pPr>
          <w:r w:rsidRPr="00C64B8D">
            <w:rPr>
              <w:rStyle w:val="Platzhaltertext"/>
            </w:rPr>
            <w:t>Datum eingeben</w:t>
          </w:r>
        </w:p>
      </w:docPartBody>
    </w:docPart>
    <w:docPart>
      <w:docPartPr>
        <w:name w:val="B8C8D15BEE85452584DE64823B620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DF93E2-C55B-4687-86A2-F660092DD4A7}"/>
      </w:docPartPr>
      <w:docPartBody>
        <w:p w:rsidR="00042C04" w:rsidRDefault="00042C04" w:rsidP="00042C04">
          <w:pPr>
            <w:pStyle w:val="B8C8D15BEE85452584DE64823B620A091"/>
          </w:pPr>
          <w:r w:rsidRPr="00C64B8D">
            <w:rPr>
              <w:rStyle w:val="Platzhaltertext"/>
            </w:rPr>
            <w:t>Name Bürge eingeben</w:t>
          </w:r>
        </w:p>
      </w:docPartBody>
    </w:docPart>
    <w:docPart>
      <w:docPartPr>
        <w:name w:val="E7BDF43F3F1C4BC988E54560520F40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C82499-427F-4495-94AE-9E59AB459FE8}"/>
      </w:docPartPr>
      <w:docPartBody>
        <w:p w:rsidR="00042C04" w:rsidRDefault="00042C04" w:rsidP="00042C04">
          <w:pPr>
            <w:pStyle w:val="E7BDF43F3F1C4BC988E54560520F40CF1"/>
          </w:pPr>
          <w:r w:rsidRPr="00C64B8D">
            <w:rPr>
              <w:rStyle w:val="Platzhaltertext"/>
            </w:rPr>
            <w:t>Ort eingeben</w:t>
          </w:r>
        </w:p>
      </w:docPartBody>
    </w:docPart>
    <w:docPart>
      <w:docPartPr>
        <w:name w:val="1679AD02896145AAB839D4356A0688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ACFA0E-A652-4F4B-A8B0-31E494DA58E1}"/>
      </w:docPartPr>
      <w:docPartBody>
        <w:p w:rsidR="00042C04" w:rsidRDefault="00042C04" w:rsidP="00042C04">
          <w:pPr>
            <w:pStyle w:val="1679AD02896145AAB839D4356A0688941"/>
          </w:pPr>
          <w:r w:rsidRPr="00C64B8D">
            <w:rPr>
              <w:rStyle w:val="Platzhaltertext"/>
            </w:rPr>
            <w:t>Datum eingeben</w:t>
          </w:r>
        </w:p>
      </w:docPartBody>
    </w:docPart>
    <w:docPart>
      <w:docPartPr>
        <w:name w:val="8FB208C6C8CC4C20ADDC7F7A397513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B1FA95-BEF8-4EE3-AFFB-AC051F1CA6B9}"/>
      </w:docPartPr>
      <w:docPartBody>
        <w:p w:rsidR="00042C04" w:rsidRDefault="00042C04" w:rsidP="00042C04">
          <w:pPr>
            <w:pStyle w:val="8FB208C6C8CC4C20ADDC7F7A397513BD1"/>
          </w:pPr>
          <w:r w:rsidRPr="00C64B8D">
            <w:rPr>
              <w:rStyle w:val="Platzhaltertext"/>
            </w:rPr>
            <w:t>Name Bürge eingeben</w:t>
          </w:r>
        </w:p>
      </w:docPartBody>
    </w:docPart>
    <w:docPart>
      <w:docPartPr>
        <w:name w:val="323CFF6F38304EFB964D1D1B958CDA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B7E133-96B1-4904-A213-E8FFF44E969D}"/>
      </w:docPartPr>
      <w:docPartBody>
        <w:p w:rsidR="00042C04" w:rsidRDefault="00042C04" w:rsidP="00042C04">
          <w:pPr>
            <w:pStyle w:val="323CFF6F38304EFB964D1D1B958CDA771"/>
          </w:pPr>
          <w:r w:rsidRPr="00C64B8D">
            <w:rPr>
              <w:rStyle w:val="Platzhaltertext"/>
            </w:rPr>
            <w:t>Ort eingeben</w:t>
          </w:r>
        </w:p>
      </w:docPartBody>
    </w:docPart>
    <w:docPart>
      <w:docPartPr>
        <w:name w:val="573A9DE0542A43FF98F0D7F4E0BEF1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3998FB-8D3A-44A8-8F59-15CB76A0DF78}"/>
      </w:docPartPr>
      <w:docPartBody>
        <w:p w:rsidR="00042C04" w:rsidRDefault="00042C04" w:rsidP="00042C04">
          <w:pPr>
            <w:pStyle w:val="573A9DE0542A43FF98F0D7F4E0BEF1BD1"/>
          </w:pPr>
          <w:r w:rsidRPr="00C64B8D">
            <w:rPr>
              <w:rStyle w:val="Platzhaltertext"/>
            </w:rPr>
            <w:t>Datum eingeben</w:t>
          </w:r>
        </w:p>
      </w:docPartBody>
    </w:docPart>
    <w:docPart>
      <w:docPartPr>
        <w:name w:val="90384FCF639F4D94955C15CA8A0764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8B8F3E-3A1B-4797-AA48-A53D843932E0}"/>
      </w:docPartPr>
      <w:docPartBody>
        <w:p w:rsidR="00042C04" w:rsidRDefault="00042C04" w:rsidP="00042C04">
          <w:pPr>
            <w:pStyle w:val="90384FCF639F4D94955C15CA8A0764351"/>
          </w:pPr>
          <w:r w:rsidRPr="00C64B8D">
            <w:rPr>
              <w:rStyle w:val="Platzhaltertext"/>
            </w:rPr>
            <w:t>Name Bürge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230"/>
    <w:rsid w:val="00042C04"/>
    <w:rsid w:val="00166ADA"/>
    <w:rsid w:val="00A529B8"/>
    <w:rsid w:val="00D5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42C04"/>
    <w:rPr>
      <w:color w:val="666666"/>
    </w:rPr>
  </w:style>
  <w:style w:type="paragraph" w:customStyle="1" w:styleId="6AE4AB98F07042E8A67BDA631B313D81">
    <w:name w:val="6AE4AB98F07042E8A67BDA631B313D81"/>
    <w:rsid w:val="00D56230"/>
  </w:style>
  <w:style w:type="paragraph" w:customStyle="1" w:styleId="0ED947CE57144AD9921FF052AA246825">
    <w:name w:val="0ED947CE57144AD9921FF052AA246825"/>
    <w:rsid w:val="00D56230"/>
  </w:style>
  <w:style w:type="paragraph" w:customStyle="1" w:styleId="CD834AE0E9B641A886E0F2166204173E">
    <w:name w:val="CD834AE0E9B641A886E0F2166204173E"/>
    <w:rsid w:val="00042C04"/>
    <w:pPr>
      <w:spacing w:after="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B5C3FF6329C14359BBF45FCD908894FD">
    <w:name w:val="B5C3FF6329C14359BBF45FCD908894FD"/>
    <w:rsid w:val="00042C04"/>
    <w:pPr>
      <w:spacing w:before="120" w:after="12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94CF7398087D49A08BAF31F2BB37311A">
    <w:name w:val="94CF7398087D49A08BAF31F2BB37311A"/>
    <w:rsid w:val="00042C04"/>
    <w:pPr>
      <w:spacing w:before="120" w:after="12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45981C625D064C6A807215E175116EF0">
    <w:name w:val="45981C625D064C6A807215E175116EF0"/>
    <w:rsid w:val="00D56230"/>
  </w:style>
  <w:style w:type="paragraph" w:customStyle="1" w:styleId="4A419F954EEB4F6DBCC4C0945D909673">
    <w:name w:val="4A419F954EEB4F6DBCC4C0945D909673"/>
    <w:rsid w:val="00042C04"/>
    <w:pPr>
      <w:spacing w:after="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CD834AE0E9B641A886E0F2166204173E1">
    <w:name w:val="CD834AE0E9B641A886E0F2166204173E1"/>
    <w:rsid w:val="00A529B8"/>
    <w:pPr>
      <w:spacing w:after="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B5C3FF6329C14359BBF45FCD908894FD1">
    <w:name w:val="B5C3FF6329C14359BBF45FCD908894FD1"/>
    <w:rsid w:val="00A529B8"/>
    <w:pPr>
      <w:spacing w:before="120" w:after="12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94CF7398087D49A08BAF31F2BB37311A1">
    <w:name w:val="94CF7398087D49A08BAF31F2BB37311A1"/>
    <w:rsid w:val="00A529B8"/>
    <w:pPr>
      <w:spacing w:before="120" w:after="12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4A419F954EEB4F6DBCC4C0945D9096731">
    <w:name w:val="4A419F954EEB4F6DBCC4C0945D9096731"/>
    <w:rsid w:val="00A529B8"/>
    <w:pPr>
      <w:spacing w:after="0" w:line="300" w:lineRule="auto"/>
    </w:pPr>
    <w:rPr>
      <w:rFonts w:ascii="Arial" w:eastAsiaTheme="minorHAnsi" w:hAnsi="Arial" w:cstheme="minorHAnsi"/>
      <w:sz w:val="24"/>
      <w:szCs w:val="24"/>
      <w:lang w:eastAsia="en-US"/>
    </w:rPr>
  </w:style>
  <w:style w:type="paragraph" w:customStyle="1" w:styleId="DA452D234EF04E0AB1865F91BB75ABB3">
    <w:name w:val="DA452D234EF04E0AB1865F91BB75ABB3"/>
    <w:rsid w:val="00A529B8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80B53491FC8F4886AA27A3DBAC939BC0">
    <w:name w:val="80B53491FC8F4886AA27A3DBAC939BC0"/>
    <w:rsid w:val="00A529B8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B8C8D15BEE85452584DE64823B620A09">
    <w:name w:val="B8C8D15BEE85452584DE64823B620A09"/>
    <w:rsid w:val="00A529B8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E7BDF43F3F1C4BC988E54560520F40CF">
    <w:name w:val="E7BDF43F3F1C4BC988E54560520F40CF"/>
    <w:rsid w:val="00A529B8"/>
  </w:style>
  <w:style w:type="paragraph" w:customStyle="1" w:styleId="1679AD02896145AAB839D4356A068894">
    <w:name w:val="1679AD02896145AAB839D4356A068894"/>
    <w:rsid w:val="00A529B8"/>
  </w:style>
  <w:style w:type="paragraph" w:customStyle="1" w:styleId="8FB208C6C8CC4C20ADDC7F7A397513BD">
    <w:name w:val="8FB208C6C8CC4C20ADDC7F7A397513BD"/>
    <w:rsid w:val="00A529B8"/>
  </w:style>
  <w:style w:type="paragraph" w:customStyle="1" w:styleId="323CFF6F38304EFB964D1D1B958CDA77">
    <w:name w:val="323CFF6F38304EFB964D1D1B958CDA77"/>
    <w:rsid w:val="00A529B8"/>
  </w:style>
  <w:style w:type="paragraph" w:customStyle="1" w:styleId="573A9DE0542A43FF98F0D7F4E0BEF1BD">
    <w:name w:val="573A9DE0542A43FF98F0D7F4E0BEF1BD"/>
    <w:rsid w:val="00A529B8"/>
  </w:style>
  <w:style w:type="paragraph" w:customStyle="1" w:styleId="90384FCF639F4D94955C15CA8A076435">
    <w:name w:val="90384FCF639F4D94955C15CA8A076435"/>
    <w:rsid w:val="00A529B8"/>
  </w:style>
  <w:style w:type="paragraph" w:customStyle="1" w:styleId="DA452D234EF04E0AB1865F91BB75ABB31">
    <w:name w:val="DA452D234EF04E0AB1865F91BB75ABB31"/>
    <w:rsid w:val="00042C04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80B53491FC8F4886AA27A3DBAC939BC01">
    <w:name w:val="80B53491FC8F4886AA27A3DBAC939BC01"/>
    <w:rsid w:val="00042C04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B8C8D15BEE85452584DE64823B620A091">
    <w:name w:val="B8C8D15BEE85452584DE64823B620A091"/>
    <w:rsid w:val="00042C04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E7BDF43F3F1C4BC988E54560520F40CF1">
    <w:name w:val="E7BDF43F3F1C4BC988E54560520F40CF1"/>
    <w:rsid w:val="00042C04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1679AD02896145AAB839D4356A0688941">
    <w:name w:val="1679AD02896145AAB839D4356A0688941"/>
    <w:rsid w:val="00042C04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8FB208C6C8CC4C20ADDC7F7A397513BD1">
    <w:name w:val="8FB208C6C8CC4C20ADDC7F7A397513BD1"/>
    <w:rsid w:val="00042C04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323CFF6F38304EFB964D1D1B958CDA771">
    <w:name w:val="323CFF6F38304EFB964D1D1B958CDA771"/>
    <w:rsid w:val="00042C04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573A9DE0542A43FF98F0D7F4E0BEF1BD1">
    <w:name w:val="573A9DE0542A43FF98F0D7F4E0BEF1BD1"/>
    <w:rsid w:val="00042C04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90384FCF639F4D94955C15CA8A0764351">
    <w:name w:val="90384FCF639F4D94955C15CA8A0764351"/>
    <w:rsid w:val="00042C04"/>
    <w:pPr>
      <w:tabs>
        <w:tab w:val="left" w:pos="2410"/>
        <w:tab w:val="left" w:pos="5387"/>
      </w:tabs>
      <w:spacing w:before="120" w:after="120" w:line="300" w:lineRule="auto"/>
      <w:ind w:left="567" w:hanging="567"/>
    </w:pPr>
    <w:rPr>
      <w:rFonts w:ascii="Arial" w:eastAsia="Calibri" w:hAnsi="Arial" w:cs="Calibri"/>
      <w:sz w:val="24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9541F94479DB1741B6451D419BD97BF4" ma:contentTypeVersion="30" ma:contentTypeDescription="" ma:contentTypeScope="" ma:versionID="570364cf83759ab04350356da144fe59">
  <xsd:schema xmlns:xsd="http://www.w3.org/2001/XMLSchema" xmlns:xs="http://www.w3.org/2001/XMLSchema" xmlns:p="http://schemas.microsoft.com/office/2006/metadata/properties" xmlns:ns1="http://schemas.microsoft.com/sharepoint/v3" xmlns:ns2="ff19330b-dcf2-4186-8289-7c2517dde445" xmlns:ns4="7e286459-c019-4aa9-bc02-43f569d9c5dd" xmlns:ns5="http://schemas.microsoft.com/sharepoint/v4" targetNamespace="http://schemas.microsoft.com/office/2006/metadata/properties" ma:root="true" ma:fieldsID="acd66f48984bd8d745fa2ff1e3a6e0a6" ns1:_="" ns2:_="" ns4:_="" ns5:_="">
    <xsd:import namespace="http://schemas.microsoft.com/sharepoint/v3"/>
    <xsd:import namespace="ff19330b-dcf2-4186-8289-7c2517dde445"/>
    <xsd:import namespace="7e286459-c019-4aa9-bc02-43f569d9c5d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zurBearbeitungbei" minOccurs="0"/>
                <xsd:element ref="ns2:SharedWithUser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5:EmailHeaders" minOccurs="0"/>
                <xsd:element ref="ns4:Quel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9" nillable="true" ma:displayName="E-Mail-Absender" ma:hidden="true" ma:internalName="EmailSender">
      <xsd:simpleType>
        <xsd:restriction base="dms:Note">
          <xsd:maxLength value="255"/>
        </xsd:restriction>
      </xsd:simpleType>
    </xsd:element>
    <xsd:element name="EmailTo" ma:index="20" nillable="true" ma:displayName="E-Mail an" ma:hidden="true" ma:internalName="EmailTo">
      <xsd:simpleType>
        <xsd:restriction base="dms:Note">
          <xsd:maxLength value="255"/>
        </xsd:restriction>
      </xsd:simpleType>
    </xsd:element>
    <xsd:element name="EmailCc" ma:index="21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22" nillable="true" ma:displayName="E-Mail von" ma:hidden="true" ma:internalName="EmailFrom">
      <xsd:simpleType>
        <xsd:restriction base="dms:Text"/>
      </xsd:simpleType>
    </xsd:element>
    <xsd:element name="EmailSubject" ma:index="23" nillable="true" ma:displayName="E-Mail-Betreff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01 einheitliche Formulare Vergabeplattform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Stellungnahmen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zurBearbeitungbei" ma:index="12" nillable="true" ma:displayName="zur Bearbeitung bei" ma:default="Redaktionsteam" ma:format="Dropdown" ma:internalName="zurBearbeitungbei">
      <xsd:simpleType>
        <xsd:restriction base="dms:Choice">
          <xsd:enumeration value="nicht in Bearbeitung"/>
          <xsd:enumeration value="Redaktionsteam"/>
          <xsd:enumeration value="Abstimmung (intern)"/>
          <xsd:enumeration value="Abstimmung (extern)"/>
          <xsd:enumeration value="Mitzeichnung"/>
          <xsd:enumeration value="eVergabe"/>
        </xsd:restriction>
      </xsd:simpleType>
    </xsd:element>
    <xsd:element name="SharedWithUsers" ma:index="15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286459-c019-4aa9-bc02-43f569d9c5dd" elementFormDefault="qualified">
    <xsd:import namespace="http://schemas.microsoft.com/office/2006/documentManagement/types"/>
    <xsd:import namespace="http://schemas.microsoft.com/office/infopath/2007/PartnerControls"/>
    <xsd:element name="Quelle" ma:index="25" nillable="true" ma:displayName="Quelle" ma:default="aus ABau2013" ma:format="Dropdown" ma:internalName="Quelle">
      <xsd:simpleType>
        <xsd:restriction base="dms:Choice">
          <xsd:enumeration value="Evaluation"/>
          <xsd:enumeration value="aus ABau201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24" nillable="true" ma:displayName="E-Mail-Kopfzeilen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EmailTo xmlns="http://schemas.microsoft.com/sharepoint/v3" xsi:nil="true"/>
    <Ordnungszahl xmlns="ff19330b-dcf2-4186-8289-7c2517dde445">V 422 F</Ordnungszahl>
    <zurBearbeitungbei xmlns="ff19330b-dcf2-4186-8289-7c2517dde445">Redaktionsteam</zurBearbeitungbei>
    <EmailHeaders xmlns="http://schemas.microsoft.com/sharepoint/v4" xsi:nil="true"/>
    <EmailSender xmlns="http://schemas.microsoft.com/sharepoint/v3" xsi:nil="true"/>
    <EmailFrom xmlns="http://schemas.microsoft.com/sharepoint/v3" xsi:nil="true"/>
    <Quelle xmlns="7e286459-c019-4aa9-bc02-43f569d9c5dd">aus ABau2013</Quelle>
    <EmailSubject xmlns="http://schemas.microsoft.com/sharepoint/v3" xsi:nil="true"/>
    <Teil xmlns="ff19330b-dcf2-4186-8289-7c2517dde445">V Vergabe- und Vertragshandbuch für Bauleistungen</Teil>
    <Dokumententyp xmlns="ff19330b-dcf2-4186-8289-7c2517dde445">Formular</Dokumententyp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1B4C0DD-3A8F-4F41-91C1-5E17AC5BE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f19330b-dcf2-4186-8289-7c2517dde445"/>
    <ds:schemaRef ds:uri="7e286459-c019-4aa9-bc02-43f569d9c5d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5E219B-D1CC-4D38-BA80-2C035EDA3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B55745-B8C3-43A1-AF07-600B71B584F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6B655CD-0747-4EEC-B35A-C12206690561}">
  <ds:schemaRefs>
    <ds:schemaRef ds:uri="http://schemas.microsoft.com/office/2006/metadata/properties"/>
    <ds:schemaRef ds:uri="http://schemas.microsoft.com/office/infopath/2007/PartnerControls"/>
    <ds:schemaRef ds:uri="ff19330b-dcf2-4186-8289-7c2517dde445"/>
    <ds:schemaRef ds:uri="http://schemas.microsoft.com/sharepoint/v3"/>
    <ds:schemaRef ds:uri="http://schemas.microsoft.com/sharepoint/v4"/>
    <ds:schemaRef ds:uri="7e286459-c019-4aa9-bc02-43f569d9c5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180</Words>
  <Characters>1260</Characters>
  <Application>Microsoft Office Word</Application>
  <DocSecurity>0</DocSecurity>
  <Lines>56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Mängelansprüchebürgschaft</vt:lpstr>
    </vt:vector>
  </TitlesOfParts>
  <Company>SenStadt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422 F Mängelansprüchebürgschaft</dc:title>
  <dc:subject/>
  <dc:creator>SenStadt</dc:creator>
  <cp:keywords/>
  <dc:description>VHB, HVA-B-StB</dc:description>
  <cp:lastModifiedBy>Hampel-Chikalov, Birgit</cp:lastModifiedBy>
  <cp:revision>7</cp:revision>
  <cp:lastPrinted>2026-05-07T08:19:00Z</cp:lastPrinted>
  <dcterms:created xsi:type="dcterms:W3CDTF">2026-03-31T12:50:00Z</dcterms:created>
  <dcterms:modified xsi:type="dcterms:W3CDTF">2026-05-07T08:20:00Z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apitel">
    <vt:lpwstr>7</vt:lpwstr>
  </property>
  <property fmtid="{D5CDD505-2E9C-101B-9397-08002B2CF9AE}" pid="3" name="ContentType">
    <vt:lpwstr>Dokument</vt:lpwstr>
  </property>
  <property fmtid="{D5CDD505-2E9C-101B-9397-08002B2CF9AE}" pid="4" name="Inhaltsherkunft">
    <vt:lpwstr>2</vt:lpwstr>
  </property>
  <property fmtid="{D5CDD505-2E9C-101B-9397-08002B2CF9AE}" pid="5" name="Kapitel II">
    <vt:lpwstr>139</vt:lpwstr>
  </property>
  <property fmtid="{D5CDD505-2E9C-101B-9397-08002B2CF9AE}" pid="6" name="Kapitel II (B)">
    <vt:lpwstr>7</vt:lpwstr>
  </property>
  <property fmtid="{D5CDD505-2E9C-101B-9397-08002B2CF9AE}" pid="7" name="Kapitel III">
    <vt:lpwstr>40</vt:lpwstr>
  </property>
  <property fmtid="{D5CDD505-2E9C-101B-9397-08002B2CF9AE}" pid="8" name="Order">
    <vt:lpwstr>56800.0000000000</vt:lpwstr>
  </property>
  <property fmtid="{D5CDD505-2E9C-101B-9397-08002B2CF9AE}" pid="9" name="Dokumentenstatus">
    <vt:lpwstr>4 veröffentlicht</vt:lpwstr>
  </property>
</Properties>
</file>